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06/relationships/ui/extensibility" Target="customUI/customUI.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2C7D4A" w14:textId="77777777" w:rsidR="00404191" w:rsidRDefault="00404191" w:rsidP="00E978EC">
      <w:pPr>
        <w:pStyle w:val="Cover2"/>
        <w:jc w:val="center"/>
      </w:pPr>
    </w:p>
    <w:p w14:paraId="03CF56E1" w14:textId="77777777" w:rsidR="00404191" w:rsidRDefault="00404191" w:rsidP="00E978EC">
      <w:pPr>
        <w:pStyle w:val="Cover2"/>
        <w:jc w:val="center"/>
      </w:pPr>
    </w:p>
    <w:p w14:paraId="4444A4CB" w14:textId="77777777" w:rsidR="00404191" w:rsidRDefault="00404191" w:rsidP="00E978EC">
      <w:pPr>
        <w:pStyle w:val="Cover2"/>
        <w:jc w:val="center"/>
      </w:pPr>
    </w:p>
    <w:p w14:paraId="1872DC49" w14:textId="77777777" w:rsidR="00404191" w:rsidRDefault="00404191" w:rsidP="00E978EC">
      <w:pPr>
        <w:pStyle w:val="Cover2"/>
        <w:jc w:val="center"/>
      </w:pPr>
    </w:p>
    <w:p w14:paraId="09799C83" w14:textId="77777777" w:rsidR="00404191" w:rsidRPr="002075CB" w:rsidRDefault="00404191" w:rsidP="00E978EC">
      <w:pPr>
        <w:pStyle w:val="Cover2"/>
        <w:jc w:val="center"/>
        <w:rPr>
          <w:b/>
          <w:bCs/>
        </w:rPr>
      </w:pPr>
      <w:r w:rsidRPr="002075CB">
        <w:rPr>
          <w:b/>
          <w:bCs/>
        </w:rPr>
        <w:t>Huawei Certification Training</w:t>
      </w:r>
    </w:p>
    <w:p w14:paraId="197605B7" w14:textId="77777777" w:rsidR="00404191" w:rsidRPr="006132A9" w:rsidRDefault="00404191" w:rsidP="00E978EC">
      <w:pPr>
        <w:ind w:left="0"/>
        <w:jc w:val="center"/>
      </w:pPr>
    </w:p>
    <w:p w14:paraId="5FC5F2D4" w14:textId="30E5DD91" w:rsidR="00404191" w:rsidRPr="0000387B" w:rsidRDefault="005A2AD2" w:rsidP="00E978EC">
      <w:pPr>
        <w:pStyle w:val="Cover1"/>
        <w:jc w:val="center"/>
      </w:pPr>
      <w:r w:rsidRPr="005A2AD2">
        <w:t>HCIP</w:t>
      </w:r>
      <w:r w:rsidR="00404191" w:rsidRPr="00404191">
        <w:t>-Datacom</w:t>
      </w:r>
      <w:r w:rsidR="003155A1">
        <w:rPr>
          <w:rFonts w:hint="eastAsia"/>
        </w:rPr>
        <w:t>-</w:t>
      </w:r>
      <w:r w:rsidR="003155A1">
        <w:t>Network Automation Developer</w:t>
      </w:r>
    </w:p>
    <w:p w14:paraId="48019571" w14:textId="554C2D5C" w:rsidR="00404191" w:rsidRDefault="00404191" w:rsidP="00E978EC">
      <w:pPr>
        <w:pStyle w:val="Cover2"/>
        <w:jc w:val="center"/>
        <w:rPr>
          <w:rFonts w:cs="Times New Roman"/>
          <w:b/>
          <w:bCs/>
          <w:sz w:val="48"/>
          <w:szCs w:val="48"/>
          <w:lang w:eastAsia="zh-CN"/>
        </w:rPr>
      </w:pPr>
      <w:r w:rsidRPr="00404191">
        <w:rPr>
          <w:rFonts w:cs="Times New Roman"/>
          <w:b/>
          <w:bCs/>
          <w:sz w:val="48"/>
          <w:szCs w:val="48"/>
          <w:lang w:eastAsia="zh-CN"/>
        </w:rPr>
        <w:t>Python Programming Basics</w:t>
      </w:r>
    </w:p>
    <w:p w14:paraId="7FCEF580" w14:textId="631A2224" w:rsidR="00404191" w:rsidRPr="002075CB" w:rsidRDefault="00404191" w:rsidP="00E978EC">
      <w:pPr>
        <w:pStyle w:val="Cover2"/>
        <w:jc w:val="center"/>
        <w:rPr>
          <w:rFonts w:cs="Times New Roman"/>
          <w:b/>
          <w:bCs/>
          <w:sz w:val="48"/>
          <w:szCs w:val="48"/>
          <w:lang w:eastAsia="zh-CN"/>
        </w:rPr>
      </w:pPr>
      <w:r w:rsidRPr="00404191">
        <w:rPr>
          <w:rFonts w:cs="Times New Roman"/>
          <w:b/>
          <w:bCs/>
          <w:sz w:val="48"/>
          <w:szCs w:val="48"/>
          <w:lang w:eastAsia="zh-CN"/>
        </w:rPr>
        <w:t>Lab Guide</w:t>
      </w:r>
    </w:p>
    <w:p w14:paraId="41AD2D74" w14:textId="77777777" w:rsidR="00404191" w:rsidRDefault="00404191" w:rsidP="00E978EC">
      <w:pPr>
        <w:pStyle w:val="Cover2"/>
        <w:jc w:val="center"/>
      </w:pPr>
    </w:p>
    <w:p w14:paraId="2BB5A205" w14:textId="77777777" w:rsidR="00404191" w:rsidRDefault="00404191" w:rsidP="00E978EC">
      <w:pPr>
        <w:pStyle w:val="Cover2"/>
        <w:jc w:val="center"/>
      </w:pPr>
    </w:p>
    <w:p w14:paraId="72155C5A" w14:textId="77777777" w:rsidR="00404191" w:rsidRPr="006132A9" w:rsidRDefault="00404191" w:rsidP="00E978EC">
      <w:pPr>
        <w:ind w:left="0"/>
        <w:jc w:val="center"/>
      </w:pPr>
      <w:r w:rsidRPr="002075CB">
        <w:rPr>
          <w:rFonts w:cs="Arial"/>
          <w:noProof/>
          <w:sz w:val="32"/>
          <w:szCs w:val="32"/>
          <w:lang w:eastAsia="en-US"/>
        </w:rPr>
        <w:t>V1.0</w:t>
      </w:r>
    </w:p>
    <w:p w14:paraId="3884CDED" w14:textId="77777777" w:rsidR="00404191" w:rsidRPr="006132A9" w:rsidRDefault="00404191" w:rsidP="00E978EC">
      <w:pPr>
        <w:ind w:left="0"/>
        <w:jc w:val="center"/>
      </w:pPr>
      <w:bookmarkStart w:id="0" w:name="_Hlk487192005"/>
    </w:p>
    <w:p w14:paraId="59DCBFDC" w14:textId="77777777" w:rsidR="00404191" w:rsidRPr="006132A9" w:rsidRDefault="00404191" w:rsidP="00E978EC">
      <w:pPr>
        <w:ind w:left="0"/>
        <w:jc w:val="center"/>
      </w:pPr>
    </w:p>
    <w:p w14:paraId="04B92EB2" w14:textId="77777777" w:rsidR="00404191" w:rsidRPr="006132A9" w:rsidRDefault="00404191" w:rsidP="00E978EC">
      <w:pPr>
        <w:ind w:left="0"/>
        <w:jc w:val="center"/>
      </w:pPr>
      <w:r w:rsidRPr="006132A9">
        <w:rPr>
          <w:noProof/>
        </w:rPr>
        <w:drawing>
          <wp:inline distT="0" distB="0" distL="0" distR="0" wp14:anchorId="5181A525" wp14:editId="75A95ED2">
            <wp:extent cx="943610" cy="958215"/>
            <wp:effectExtent l="0" t="0" r="8890" b="0"/>
            <wp:docPr id="6" name="图片 5"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C:\Users\jwx341670\AppData\Local\Microsoft\Windows\INetCache\Content.Word\HW_POS_RBG_Vertical-150ppi.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43610" cy="958215"/>
                    </a:xfrm>
                    <a:prstGeom prst="rect">
                      <a:avLst/>
                    </a:prstGeom>
                    <a:noFill/>
                    <a:ln>
                      <a:noFill/>
                    </a:ln>
                  </pic:spPr>
                </pic:pic>
              </a:graphicData>
            </a:graphic>
          </wp:inline>
        </w:drawing>
      </w:r>
    </w:p>
    <w:p w14:paraId="4F4118FD" w14:textId="77777777" w:rsidR="00404191" w:rsidRPr="006132A9" w:rsidRDefault="00404191" w:rsidP="00E978EC">
      <w:pPr>
        <w:ind w:left="0"/>
        <w:jc w:val="center"/>
      </w:pPr>
      <w:r w:rsidRPr="006132A9">
        <w:fldChar w:fldCharType="begin"/>
      </w:r>
      <w:r w:rsidRPr="006132A9">
        <w:instrText xml:space="preserve"> DOCPROPERTY  Confidential </w:instrText>
      </w:r>
      <w:r w:rsidRPr="006132A9">
        <w:fldChar w:fldCharType="end"/>
      </w:r>
    </w:p>
    <w:p w14:paraId="0F686FD7" w14:textId="77777777" w:rsidR="00404191" w:rsidRPr="0000387B" w:rsidRDefault="00404191" w:rsidP="00E978EC">
      <w:pPr>
        <w:pStyle w:val="Cover2"/>
        <w:jc w:val="center"/>
      </w:pPr>
      <w:r w:rsidRPr="0000387B">
        <w:t>Huawei Technologies Co., Ltd.</w:t>
      </w:r>
      <w:bookmarkEnd w:id="0"/>
    </w:p>
    <w:p w14:paraId="34973AFC" w14:textId="77777777" w:rsidR="00404191" w:rsidRDefault="00404191" w:rsidP="00E978EC"/>
    <w:p w14:paraId="28BEB203" w14:textId="77777777" w:rsidR="00404191" w:rsidRDefault="00404191" w:rsidP="00E978EC"/>
    <w:p w14:paraId="36BFD61C" w14:textId="77777777" w:rsidR="00404191" w:rsidRDefault="00404191" w:rsidP="00E978EC"/>
    <w:p w14:paraId="5CF90D40" w14:textId="77777777" w:rsidR="00404191" w:rsidRPr="00F71844" w:rsidRDefault="00404191" w:rsidP="00E978EC"/>
    <w:p w14:paraId="597E4835" w14:textId="77777777" w:rsidR="00404191" w:rsidRPr="00F71844" w:rsidRDefault="00404191" w:rsidP="00E978EC"/>
    <w:p w14:paraId="43B1DBFB" w14:textId="6337E232" w:rsidR="00404191" w:rsidRPr="00F71844" w:rsidRDefault="00404191" w:rsidP="00E978EC">
      <w:pPr>
        <w:tabs>
          <w:tab w:val="left" w:pos="4933"/>
        </w:tabs>
        <w:sectPr w:rsidR="00404191" w:rsidRPr="00F71844" w:rsidSect="00101D7A">
          <w:pgSz w:w="11907" w:h="16840" w:code="9"/>
          <w:pgMar w:top="1701" w:right="1134" w:bottom="1701" w:left="1134" w:header="0" w:footer="0" w:gutter="0"/>
          <w:pgNumType w:fmt="lowerRoman"/>
          <w:cols w:space="425"/>
          <w:docGrid w:linePitch="312"/>
        </w:sectPr>
      </w:pPr>
    </w:p>
    <w:tbl>
      <w:tblPr>
        <w:tblW w:w="0" w:type="auto"/>
        <w:tblLook w:val="01E0" w:firstRow="1" w:lastRow="1" w:firstColumn="1" w:lastColumn="1" w:noHBand="0" w:noVBand="0"/>
      </w:tblPr>
      <w:tblGrid>
        <w:gridCol w:w="9639"/>
      </w:tblGrid>
      <w:tr w:rsidR="00404191" w:rsidRPr="003A4726" w14:paraId="3C8E57CC" w14:textId="77777777" w:rsidTr="00404191">
        <w:tc>
          <w:tcPr>
            <w:tcW w:w="9655" w:type="dxa"/>
            <w:shd w:val="clear" w:color="auto" w:fill="auto"/>
          </w:tcPr>
          <w:p w14:paraId="1950F790" w14:textId="77777777" w:rsidR="00404191" w:rsidRPr="003A4726" w:rsidRDefault="00404191" w:rsidP="00E978EC">
            <w:pPr>
              <w:pStyle w:val="Cover3"/>
              <w:jc w:val="both"/>
            </w:pPr>
            <w:r w:rsidRPr="003A4726">
              <w:lastRenderedPageBreak/>
              <w:t>Copyright © H</w:t>
            </w:r>
            <w:r>
              <w:t>uawei Technologies Co., Ltd. 2020</w:t>
            </w:r>
            <w:r w:rsidRPr="003A4726">
              <w:t>. All rights reserved.</w:t>
            </w:r>
          </w:p>
          <w:p w14:paraId="52361ED0" w14:textId="77777777" w:rsidR="00404191" w:rsidRPr="0000387B" w:rsidRDefault="00404191" w:rsidP="00E978EC">
            <w:pPr>
              <w:pStyle w:val="CoverText"/>
            </w:pPr>
            <w:r w:rsidRPr="0000387B">
              <w:t>No part of this document may be reproduced or transmitted in any form or by any means without prior written consent of Huawei Technologies Co., Ltd.</w:t>
            </w:r>
          </w:p>
          <w:p w14:paraId="0148E0B1" w14:textId="77777777" w:rsidR="00404191" w:rsidRPr="003A4726" w:rsidRDefault="00404191" w:rsidP="00E978EC">
            <w:pPr>
              <w:pStyle w:val="Cover3"/>
              <w:jc w:val="both"/>
            </w:pPr>
          </w:p>
          <w:p w14:paraId="63E09295" w14:textId="77777777" w:rsidR="00404191" w:rsidRPr="003A4726" w:rsidRDefault="00404191" w:rsidP="00E978EC">
            <w:pPr>
              <w:pStyle w:val="Cover3"/>
              <w:jc w:val="both"/>
            </w:pPr>
            <w:r w:rsidRPr="003A4726">
              <w:t>Trademarks and Permissions</w:t>
            </w:r>
          </w:p>
          <w:p w14:paraId="39644562" w14:textId="77777777" w:rsidR="00404191" w:rsidRPr="0000387B" w:rsidRDefault="00404191" w:rsidP="00E978EC">
            <w:pPr>
              <w:pStyle w:val="CoverText"/>
            </w:pPr>
            <w:r w:rsidRPr="0000387B">
              <w:rPr>
                <w:noProof/>
              </w:rPr>
              <w:drawing>
                <wp:inline distT="0" distB="0" distL="0" distR="0" wp14:anchorId="7DA78B15" wp14:editId="1F8F9AF1">
                  <wp:extent cx="285115" cy="285115"/>
                  <wp:effectExtent l="0" t="0" r="635" b="635"/>
                  <wp:docPr id="2" name="图片 2" descr="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HW_POS_RBG_Vertical-150ppi.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 cy="285115"/>
                          </a:xfrm>
                          <a:prstGeom prst="rect">
                            <a:avLst/>
                          </a:prstGeom>
                          <a:noFill/>
                          <a:ln>
                            <a:noFill/>
                          </a:ln>
                        </pic:spPr>
                      </pic:pic>
                    </a:graphicData>
                  </a:graphic>
                </wp:inline>
              </w:drawing>
            </w:r>
            <w:r w:rsidRPr="0000387B">
              <w:t xml:space="preserve"> </w:t>
            </w:r>
            <w:proofErr w:type="gramStart"/>
            <w:r w:rsidRPr="0000387B">
              <w:t>and</w:t>
            </w:r>
            <w:proofErr w:type="gramEnd"/>
            <w:r w:rsidRPr="0000387B">
              <w:t xml:space="preserve"> other Huawei trademarks are trademarks of Huawei Technologies Co., Ltd.</w:t>
            </w:r>
          </w:p>
          <w:p w14:paraId="56C68B14" w14:textId="77777777" w:rsidR="00404191" w:rsidRPr="0000387B" w:rsidRDefault="00404191" w:rsidP="00E978EC">
            <w:pPr>
              <w:pStyle w:val="CoverText"/>
            </w:pPr>
            <w:r w:rsidRPr="0000387B">
              <w:t>All other trademarks and trade names mentioned in this document are the property of their respective holders.</w:t>
            </w:r>
          </w:p>
          <w:p w14:paraId="19D26D3D" w14:textId="77777777" w:rsidR="00404191" w:rsidRPr="0000387B" w:rsidRDefault="00404191" w:rsidP="00E978EC">
            <w:pPr>
              <w:pStyle w:val="CoverText"/>
            </w:pPr>
          </w:p>
          <w:p w14:paraId="38B57103" w14:textId="77777777" w:rsidR="00404191" w:rsidRPr="003A4726" w:rsidRDefault="00404191" w:rsidP="00E978EC">
            <w:pPr>
              <w:pStyle w:val="Cover3"/>
              <w:jc w:val="both"/>
            </w:pPr>
            <w:r w:rsidRPr="003A4726">
              <w:t>Notice</w:t>
            </w:r>
          </w:p>
          <w:p w14:paraId="23BD4E3E" w14:textId="77777777" w:rsidR="00404191" w:rsidRPr="00227798" w:rsidRDefault="00404191" w:rsidP="00E978EC">
            <w:pPr>
              <w:pStyle w:val="CoverText0"/>
              <w:widowControl w:val="0"/>
            </w:pPr>
            <w:r w:rsidRPr="003A4726">
              <w:t xml:space="preserve">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w:t>
            </w:r>
            <w:r>
              <w:rPr>
                <w:rFonts w:hint="eastAsia"/>
              </w:rPr>
              <w:t>"</w:t>
            </w:r>
            <w:r>
              <w:t>AS IS</w:t>
            </w:r>
            <w:r>
              <w:rPr>
                <w:rFonts w:hint="eastAsia"/>
              </w:rPr>
              <w:t>"</w:t>
            </w:r>
            <w:r w:rsidRPr="003A4726">
              <w:t xml:space="preserve"> without warranties, guarantees or representations of any kind, either express or implied.</w:t>
            </w:r>
          </w:p>
          <w:p w14:paraId="306F654F" w14:textId="77777777" w:rsidR="00404191" w:rsidRPr="003A4726" w:rsidRDefault="00404191" w:rsidP="00E978EC">
            <w:pPr>
              <w:pStyle w:val="CoverText0"/>
              <w:widowControl w:val="0"/>
            </w:pPr>
            <w:r w:rsidRPr="00227798">
              <w:t xml:space="preserve">The information in this document is subject to change without notice. Every effort has been made in the preparation of this document to ensure accuracy of the contents, but all statements, information, and recommendations in this document do not constitute </w:t>
            </w:r>
            <w:r>
              <w:rPr>
                <w:rFonts w:hint="eastAsia"/>
              </w:rPr>
              <w:t>a</w:t>
            </w:r>
            <w:r w:rsidRPr="00227798">
              <w:t xml:space="preserve"> warranty of any kind, express or implied.</w:t>
            </w:r>
          </w:p>
        </w:tc>
      </w:tr>
    </w:tbl>
    <w:p w14:paraId="3BCB0D9E" w14:textId="77777777" w:rsidR="00404191" w:rsidRDefault="00404191" w:rsidP="00E978EC">
      <w:pPr>
        <w:ind w:left="0"/>
      </w:pPr>
    </w:p>
    <w:p w14:paraId="77D63E70" w14:textId="77777777" w:rsidR="00404191" w:rsidRDefault="00404191" w:rsidP="00E978EC">
      <w:pPr>
        <w:ind w:left="0"/>
      </w:pPr>
    </w:p>
    <w:p w14:paraId="712638EF" w14:textId="77777777" w:rsidR="00404191" w:rsidRDefault="00404191" w:rsidP="00E978EC">
      <w:pPr>
        <w:ind w:left="0"/>
      </w:pPr>
    </w:p>
    <w:p w14:paraId="6263188A" w14:textId="77777777" w:rsidR="00404191" w:rsidRDefault="00404191" w:rsidP="00E978EC">
      <w:pPr>
        <w:ind w:left="0"/>
      </w:pPr>
    </w:p>
    <w:p w14:paraId="0EB15FBF" w14:textId="77777777" w:rsidR="00404191" w:rsidRDefault="00404191" w:rsidP="00E978EC">
      <w:pPr>
        <w:ind w:left="0"/>
      </w:pPr>
    </w:p>
    <w:p w14:paraId="45B2CE4B" w14:textId="77777777" w:rsidR="00404191" w:rsidRDefault="00404191" w:rsidP="00E978EC">
      <w:pPr>
        <w:ind w:left="0"/>
      </w:pPr>
    </w:p>
    <w:p w14:paraId="77A0FE04" w14:textId="77777777" w:rsidR="00404191" w:rsidRPr="003A4726" w:rsidRDefault="00404191" w:rsidP="00E978EC">
      <w:pPr>
        <w:ind w:left="0"/>
      </w:pPr>
    </w:p>
    <w:tbl>
      <w:tblPr>
        <w:tblW w:w="0" w:type="auto"/>
        <w:tblLook w:val="01E0" w:firstRow="1" w:lastRow="1" w:firstColumn="1" w:lastColumn="1" w:noHBand="0" w:noVBand="0"/>
      </w:tblPr>
      <w:tblGrid>
        <w:gridCol w:w="1155"/>
        <w:gridCol w:w="8484"/>
      </w:tblGrid>
      <w:tr w:rsidR="00404191" w:rsidRPr="003A4726" w14:paraId="3DCB6C70" w14:textId="77777777" w:rsidTr="00404191">
        <w:trPr>
          <w:trHeight w:val="634"/>
        </w:trPr>
        <w:tc>
          <w:tcPr>
            <w:tcW w:w="9640" w:type="dxa"/>
            <w:gridSpan w:val="2"/>
            <w:shd w:val="clear" w:color="auto" w:fill="auto"/>
          </w:tcPr>
          <w:p w14:paraId="763DD96F" w14:textId="77777777" w:rsidR="00404191" w:rsidRPr="003A4726" w:rsidRDefault="00404191" w:rsidP="00E978EC">
            <w:pPr>
              <w:pStyle w:val="Cover2"/>
              <w:widowControl w:val="0"/>
              <w:jc w:val="both"/>
              <w:rPr>
                <w:lang w:eastAsia="zh-CN"/>
              </w:rPr>
            </w:pPr>
            <w:r w:rsidRPr="003A4726">
              <w:t>Huawei Technologies Co., Ltd.</w:t>
            </w:r>
          </w:p>
        </w:tc>
      </w:tr>
      <w:tr w:rsidR="00404191" w:rsidRPr="003A4726" w14:paraId="5359908D" w14:textId="77777777" w:rsidTr="00404191">
        <w:trPr>
          <w:trHeight w:val="371"/>
        </w:trPr>
        <w:tc>
          <w:tcPr>
            <w:tcW w:w="1155" w:type="dxa"/>
            <w:shd w:val="clear" w:color="auto" w:fill="auto"/>
          </w:tcPr>
          <w:p w14:paraId="400BDAEE" w14:textId="77777777" w:rsidR="00404191" w:rsidRPr="0000387B" w:rsidRDefault="00404191" w:rsidP="00E978EC">
            <w:pPr>
              <w:pStyle w:val="CoverText"/>
            </w:pPr>
            <w:r w:rsidRPr="0000387B">
              <w:t>Address:</w:t>
            </w:r>
          </w:p>
        </w:tc>
        <w:tc>
          <w:tcPr>
            <w:tcW w:w="8485" w:type="dxa"/>
            <w:shd w:val="clear" w:color="auto" w:fill="auto"/>
          </w:tcPr>
          <w:p w14:paraId="21DAB8ED" w14:textId="77777777" w:rsidR="00404191" w:rsidRPr="0000387B" w:rsidRDefault="00404191" w:rsidP="00E978EC">
            <w:pPr>
              <w:pStyle w:val="CoverText"/>
            </w:pPr>
            <w:r w:rsidRPr="0000387B">
              <w:t>Huawei Industrial Base</w:t>
            </w:r>
          </w:p>
          <w:p w14:paraId="5EF5151E" w14:textId="77777777" w:rsidR="00404191" w:rsidRPr="0000387B" w:rsidRDefault="00404191" w:rsidP="00E978EC">
            <w:pPr>
              <w:pStyle w:val="CoverText"/>
            </w:pPr>
            <w:proofErr w:type="spellStart"/>
            <w:r w:rsidRPr="0000387B">
              <w:t>Bantian</w:t>
            </w:r>
            <w:proofErr w:type="spellEnd"/>
            <w:r w:rsidRPr="0000387B">
              <w:t xml:space="preserve">, </w:t>
            </w:r>
            <w:proofErr w:type="spellStart"/>
            <w:r w:rsidRPr="0000387B">
              <w:t>Longgang</w:t>
            </w:r>
            <w:proofErr w:type="spellEnd"/>
          </w:p>
          <w:p w14:paraId="7B380280" w14:textId="77777777" w:rsidR="00404191" w:rsidRPr="0000387B" w:rsidRDefault="00404191" w:rsidP="00E978EC">
            <w:pPr>
              <w:pStyle w:val="CoverText"/>
            </w:pPr>
            <w:r w:rsidRPr="0000387B">
              <w:t>Shenzhen 518129</w:t>
            </w:r>
          </w:p>
          <w:p w14:paraId="2EC4EA34" w14:textId="77777777" w:rsidR="00404191" w:rsidRPr="00BA0562" w:rsidRDefault="00404191" w:rsidP="00E978EC">
            <w:pPr>
              <w:pStyle w:val="CoverText"/>
            </w:pPr>
            <w:r w:rsidRPr="0000387B">
              <w:t>People's Republic of China</w:t>
            </w:r>
          </w:p>
        </w:tc>
      </w:tr>
      <w:tr w:rsidR="00404191" w:rsidRPr="003A4726" w14:paraId="6113D93B" w14:textId="77777777" w:rsidTr="00404191">
        <w:trPr>
          <w:trHeight w:val="337"/>
        </w:trPr>
        <w:tc>
          <w:tcPr>
            <w:tcW w:w="1155" w:type="dxa"/>
            <w:shd w:val="clear" w:color="auto" w:fill="auto"/>
          </w:tcPr>
          <w:p w14:paraId="2E0B4BE3" w14:textId="77777777" w:rsidR="00404191" w:rsidRPr="0000387B" w:rsidRDefault="00404191" w:rsidP="00E978EC">
            <w:pPr>
              <w:pStyle w:val="CoverText"/>
            </w:pPr>
            <w:r w:rsidRPr="0000387B">
              <w:t>Website:</w:t>
            </w:r>
          </w:p>
        </w:tc>
        <w:tc>
          <w:tcPr>
            <w:tcW w:w="8485" w:type="dxa"/>
            <w:shd w:val="clear" w:color="auto" w:fill="auto"/>
          </w:tcPr>
          <w:p w14:paraId="026B1511" w14:textId="77777777" w:rsidR="00404191" w:rsidRPr="00BA0562" w:rsidRDefault="00957694" w:rsidP="00E978EC">
            <w:pPr>
              <w:pStyle w:val="CoverText"/>
              <w:widowControl w:val="0"/>
              <w:rPr>
                <w:rFonts w:cs="Times New Roman"/>
              </w:rPr>
            </w:pPr>
            <w:hyperlink r:id="rId13" w:history="1">
              <w:r w:rsidR="00404191" w:rsidRPr="00BA0562">
                <w:rPr>
                  <w:rStyle w:val="ac"/>
                  <w:rFonts w:cs="Times New Roman"/>
                  <w:lang w:val="pt-BR"/>
                </w:rPr>
                <w:t>https://e.huawei.com/</w:t>
              </w:r>
            </w:hyperlink>
          </w:p>
        </w:tc>
      </w:tr>
    </w:tbl>
    <w:p w14:paraId="394DD2C2" w14:textId="77777777" w:rsidR="002B65D6" w:rsidRDefault="002B65D6" w:rsidP="00E978EC"/>
    <w:p w14:paraId="1C7B7CE8" w14:textId="77777777" w:rsidR="002B65D6" w:rsidRDefault="002B65D6" w:rsidP="00E978EC">
      <w:pPr>
        <w:sectPr w:rsidR="002B65D6" w:rsidSect="00E40B12">
          <w:headerReference w:type="even" r:id="rId14"/>
          <w:headerReference w:type="default" r:id="rId15"/>
          <w:footerReference w:type="default" r:id="rId16"/>
          <w:pgSz w:w="11907" w:h="16840" w:code="9"/>
          <w:pgMar w:top="1701" w:right="1134" w:bottom="1701" w:left="1134" w:header="567" w:footer="567" w:gutter="0"/>
          <w:pgNumType w:start="1"/>
          <w:cols w:space="425"/>
          <w:docGrid w:linePitch="312"/>
        </w:sectPr>
      </w:pPr>
    </w:p>
    <w:p w14:paraId="5DD9AEA6" w14:textId="77777777" w:rsidR="007F57D5" w:rsidRPr="002075CB" w:rsidRDefault="007F57D5" w:rsidP="00E978EC">
      <w:pPr>
        <w:pStyle w:val="Heading2NoNumber"/>
        <w:jc w:val="center"/>
      </w:pPr>
      <w:bookmarkStart w:id="1" w:name="_Toc145932658"/>
      <w:bookmarkStart w:id="2" w:name="_Toc227124566"/>
      <w:r>
        <w:lastRenderedPageBreak/>
        <w:t>Huawei Certification System</w:t>
      </w:r>
    </w:p>
    <w:p w14:paraId="030DF8C4" w14:textId="4F5652D0" w:rsidR="007F57D5" w:rsidRPr="00BA68D3" w:rsidRDefault="007F57D5" w:rsidP="00E978EC">
      <w:pPr>
        <w:ind w:left="0"/>
      </w:pPr>
      <w:r>
        <w:t>Huawei Certification follows the "platform + ecosystem" development strategy, which is a new collaborative architecture of ICT infrastructure based on "Cloud-Pipe-Terminal". Huawei has set up a complete certification system consisting of three categories: ICT infrastructure certification, platform and service certification, and ICT vertical certification. It is the only certification system that covers all ICT technical fields in the industry. Huawei offers three levels of certification: Huawei Certified ICT Associate (HCIA), Huawei Certified ICT Professional (HCIP), and Huawei Certified ICT Expert (HCIE). Huawei Certification covers all ICT fields and adapts to the industry trend of ICT convergence. With its leading talent development system and certification standards, it is committed to fostering new ICT talent in the digital era, and buildin</w:t>
      </w:r>
      <w:r w:rsidR="00802170">
        <w:t>g a sound ICT talent ecosystem.</w:t>
      </w:r>
    </w:p>
    <w:p w14:paraId="4A0D1E3E" w14:textId="1B975E89" w:rsidR="007F57D5" w:rsidRPr="00BA68D3" w:rsidRDefault="00802170" w:rsidP="00E978EC">
      <w:pPr>
        <w:ind w:left="0"/>
      </w:pPr>
      <w:proofErr w:type="spellStart"/>
      <w:r>
        <w:t>HCIP</w:t>
      </w:r>
      <w:proofErr w:type="spellEnd"/>
      <w:r w:rsidR="007F57D5">
        <w:t>-</w:t>
      </w:r>
      <w:proofErr w:type="spellStart"/>
      <w:r w:rsidR="007F57D5">
        <w:t>Datacom</w:t>
      </w:r>
      <w:proofErr w:type="spellEnd"/>
      <w:r w:rsidR="00ED472E">
        <w:t>-</w:t>
      </w:r>
      <w:r w:rsidR="00ED472E">
        <w:rPr>
          <w:rFonts w:hint="eastAsia"/>
        </w:rPr>
        <w:t>Net</w:t>
      </w:r>
      <w:r w:rsidR="00ED472E">
        <w:t>work Automation Developer</w:t>
      </w:r>
      <w:r w:rsidR="007F57D5">
        <w:t xml:space="preserve"> is designed for </w:t>
      </w:r>
      <w:r>
        <w:t xml:space="preserve">professional engineers who are capable of network automation development. The </w:t>
      </w:r>
      <w:proofErr w:type="spellStart"/>
      <w:r>
        <w:t>HCIP</w:t>
      </w:r>
      <w:r w:rsidR="007F57D5">
        <w:t>-Datacom</w:t>
      </w:r>
      <w:proofErr w:type="spellEnd"/>
      <w:r w:rsidR="007F57D5">
        <w:t xml:space="preserve"> certification </w:t>
      </w:r>
      <w:r>
        <w:t xml:space="preserve">will qualify you as professionals in network automation development, who </w:t>
      </w:r>
      <w:r w:rsidR="003030E1">
        <w:t>are</w:t>
      </w:r>
      <w:r>
        <w:t xml:space="preserve"> capable of automatic deployment, development, and O&amp;M of enterprise networks</w:t>
      </w:r>
      <w:r w:rsidR="007F57D5">
        <w:t>.</w:t>
      </w:r>
    </w:p>
    <w:p w14:paraId="744DFC5A" w14:textId="77777777" w:rsidR="007F57D5" w:rsidRPr="00BA68D3" w:rsidRDefault="007F57D5" w:rsidP="00E978EC">
      <w:pPr>
        <w:ind w:left="0"/>
      </w:pPr>
      <w:r>
        <w:t xml:space="preserve">The Huawei certification system introduces the industry, fosters innovation, and imparts cutting-edge </w:t>
      </w:r>
      <w:proofErr w:type="spellStart"/>
      <w:r>
        <w:t>datacom</w:t>
      </w:r>
      <w:proofErr w:type="spellEnd"/>
      <w:r>
        <w:t xml:space="preserve"> knowledge.</w:t>
      </w:r>
    </w:p>
    <w:p w14:paraId="6ED6F2A4" w14:textId="77777777" w:rsidR="007F57D5" w:rsidRDefault="007F57D5" w:rsidP="00E978EC">
      <w:pPr>
        <w:ind w:left="0"/>
        <w:jc w:val="center"/>
        <w:sectPr w:rsidR="007F57D5" w:rsidSect="00480CBA">
          <w:headerReference w:type="even" r:id="rId17"/>
          <w:headerReference w:type="default" r:id="rId18"/>
          <w:footerReference w:type="default" r:id="rId19"/>
          <w:pgSz w:w="11907" w:h="16840" w:code="9"/>
          <w:pgMar w:top="1701" w:right="1134" w:bottom="1701" w:left="1134" w:header="567" w:footer="567" w:gutter="0"/>
          <w:pgNumType w:start="3"/>
          <w:cols w:space="425"/>
          <w:docGrid w:linePitch="312"/>
        </w:sectPr>
      </w:pPr>
      <w:r>
        <w:rPr>
          <w:noProof/>
        </w:rPr>
        <w:drawing>
          <wp:inline distT="0" distB="0" distL="0" distR="0" wp14:anchorId="71147CE1" wp14:editId="6C5A9261">
            <wp:extent cx="6123600" cy="3225600"/>
            <wp:effectExtent l="0" t="0" r="0" b="0"/>
            <wp:docPr id="12"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3600" cy="3225600"/>
                    </a:xfrm>
                    <a:prstGeom prst="rect">
                      <a:avLst/>
                    </a:prstGeom>
                    <a:noFill/>
                  </pic:spPr>
                </pic:pic>
              </a:graphicData>
            </a:graphic>
          </wp:inline>
        </w:drawing>
      </w:r>
    </w:p>
    <w:p w14:paraId="472777C9" w14:textId="77777777" w:rsidR="007F57D5" w:rsidRPr="002075CB" w:rsidRDefault="007F57D5" w:rsidP="00E978EC">
      <w:pPr>
        <w:pStyle w:val="Heading1NoNumber"/>
      </w:pPr>
      <w:bookmarkStart w:id="3" w:name="_Toc37603324"/>
      <w:bookmarkStart w:id="4" w:name="_Toc47087218"/>
      <w:r w:rsidRPr="002075CB">
        <w:lastRenderedPageBreak/>
        <w:t>Abo</w:t>
      </w:r>
      <w:bookmarkStart w:id="5" w:name="About"/>
      <w:bookmarkEnd w:id="5"/>
      <w:r w:rsidRPr="002075CB">
        <w:t>ut This Document</w:t>
      </w:r>
      <w:bookmarkEnd w:id="1"/>
      <w:bookmarkEnd w:id="2"/>
      <w:bookmarkEnd w:id="3"/>
      <w:bookmarkEnd w:id="4"/>
    </w:p>
    <w:p w14:paraId="502B3DC0" w14:textId="77777777" w:rsidR="007F57D5" w:rsidRPr="00455B9F" w:rsidRDefault="007F57D5" w:rsidP="00E978EC">
      <w:pPr>
        <w:pStyle w:val="Heading2NoNumber"/>
        <w:rPr>
          <w:lang w:eastAsia="zh-CN"/>
        </w:rPr>
      </w:pPr>
      <w:bookmarkStart w:id="6" w:name="_Toc35261146"/>
      <w:r>
        <w:t>Introduction</w:t>
      </w:r>
      <w:bookmarkEnd w:id="6"/>
    </w:p>
    <w:p w14:paraId="25ECBF86" w14:textId="2DF243C0" w:rsidR="007F57D5" w:rsidRPr="00BA68D3" w:rsidRDefault="00886F1A" w:rsidP="00E978EC">
      <w:r>
        <w:t xml:space="preserve">This document is an </w:t>
      </w:r>
      <w:proofErr w:type="spellStart"/>
      <w:r>
        <w:t>HCIP</w:t>
      </w:r>
      <w:proofErr w:type="spellEnd"/>
      <w:r w:rsidR="007F57D5">
        <w:t>-</w:t>
      </w:r>
      <w:proofErr w:type="spellStart"/>
      <w:r w:rsidR="007F57D5">
        <w:t>Datacom</w:t>
      </w:r>
      <w:proofErr w:type="spellEnd"/>
      <w:r>
        <w:t>-Network Automation Developer</w:t>
      </w:r>
      <w:r w:rsidR="007F57D5">
        <w:t xml:space="preserve"> certification training course and is intended for trainee</w:t>
      </w:r>
      <w:r>
        <w:t xml:space="preserve">s who are going to take the </w:t>
      </w:r>
      <w:proofErr w:type="spellStart"/>
      <w:r>
        <w:t>HCIP</w:t>
      </w:r>
      <w:proofErr w:type="spellEnd"/>
      <w:r w:rsidR="007F57D5">
        <w:t>-</w:t>
      </w:r>
      <w:proofErr w:type="spellStart"/>
      <w:r w:rsidR="007F57D5">
        <w:t>Datacom</w:t>
      </w:r>
      <w:proofErr w:type="spellEnd"/>
      <w:r w:rsidR="0076009A">
        <w:t>-Network Automation Developer</w:t>
      </w:r>
      <w:r w:rsidR="007F57D5">
        <w:t xml:space="preserve"> exam or readers who want to understand </w:t>
      </w:r>
      <w:r w:rsidR="00E11BAE">
        <w:t xml:space="preserve">Python programming basics and </w:t>
      </w:r>
      <w:r>
        <w:t>practices</w:t>
      </w:r>
      <w:r w:rsidR="007F57D5">
        <w:t>.</w:t>
      </w:r>
    </w:p>
    <w:p w14:paraId="067C4A2E" w14:textId="77777777" w:rsidR="007F57D5" w:rsidRPr="00BA68D3" w:rsidRDefault="007F57D5" w:rsidP="00E978EC">
      <w:pPr>
        <w:pStyle w:val="Heading2NoNumber"/>
        <w:rPr>
          <w:lang w:eastAsia="zh-CN"/>
        </w:rPr>
      </w:pPr>
      <w:bookmarkStart w:id="7" w:name="_Toc35261147"/>
      <w:r>
        <w:t>Background Knowledge Required</w:t>
      </w:r>
      <w:bookmarkEnd w:id="7"/>
    </w:p>
    <w:p w14:paraId="693679A9" w14:textId="6CC455D3" w:rsidR="007F57D5" w:rsidRPr="00BA68D3" w:rsidRDefault="007F57D5" w:rsidP="00E978EC">
      <w:r>
        <w:t>This course is</w:t>
      </w:r>
      <w:r w:rsidR="007722D0">
        <w:t xml:space="preserve"> intended for professional network automation engineers</w:t>
      </w:r>
      <w:r>
        <w:t xml:space="preserve">. </w:t>
      </w:r>
      <w:r w:rsidR="007722D0">
        <w:t xml:space="preserve">The trainees are supposed to </w:t>
      </w:r>
      <w:r w:rsidR="008D16E0">
        <w:t>have the following background knowledge</w:t>
      </w:r>
      <w:r>
        <w:t>:</w:t>
      </w:r>
    </w:p>
    <w:p w14:paraId="3FB30754" w14:textId="5AA6A6EA" w:rsidR="007F57D5" w:rsidRPr="00BA68D3" w:rsidRDefault="007722D0" w:rsidP="007722D0">
      <w:pPr>
        <w:pStyle w:val="ItemList"/>
      </w:pPr>
      <w:proofErr w:type="spellStart"/>
      <w:r>
        <w:t>HCIA-Datacom</w:t>
      </w:r>
      <w:proofErr w:type="spellEnd"/>
    </w:p>
    <w:p w14:paraId="085A7F1A" w14:textId="77777777" w:rsidR="007F57D5" w:rsidRPr="0000387B" w:rsidRDefault="007F57D5" w:rsidP="00E978EC">
      <w:pPr>
        <w:pStyle w:val="Heading2NoNumber"/>
      </w:pPr>
      <w:bookmarkStart w:id="8" w:name="_Toc35261149"/>
      <w:r w:rsidRPr="0000387B">
        <w:t>Lab Environment</w:t>
      </w:r>
      <w:bookmarkEnd w:id="8"/>
    </w:p>
    <w:p w14:paraId="12CAB5DB" w14:textId="52A873E1" w:rsidR="007F57D5" w:rsidRPr="00BA68D3" w:rsidRDefault="007F57D5" w:rsidP="00E978EC">
      <w:pPr>
        <w:pStyle w:val="Heading3NoNumber"/>
      </w:pPr>
      <w:r>
        <w:t>Description</w:t>
      </w:r>
    </w:p>
    <w:p w14:paraId="05AF48E3" w14:textId="1C59A66E" w:rsidR="007F57D5" w:rsidRPr="00BA68D3" w:rsidRDefault="007F57D5" w:rsidP="00E978EC">
      <w:r>
        <w:t xml:space="preserve">This lab environment is intended for </w:t>
      </w:r>
      <w:proofErr w:type="spellStart"/>
      <w:r>
        <w:t>datacom</w:t>
      </w:r>
      <w:proofErr w:type="spellEnd"/>
      <w:r>
        <w:t xml:space="preserve"> engineers who </w:t>
      </w:r>
      <w:r w:rsidR="00D96DD2">
        <w:t xml:space="preserve">are preparing for the </w:t>
      </w:r>
      <w:proofErr w:type="spellStart"/>
      <w:r w:rsidR="00D96DD2">
        <w:t>HCIP</w:t>
      </w:r>
      <w:proofErr w:type="spellEnd"/>
      <w:r>
        <w:t>-</w:t>
      </w:r>
      <w:proofErr w:type="spellStart"/>
      <w:r>
        <w:t>Datacom</w:t>
      </w:r>
      <w:proofErr w:type="spellEnd"/>
      <w:r w:rsidR="00D96DD2">
        <w:t>-</w:t>
      </w:r>
      <w:r w:rsidR="00D96DD2" w:rsidRPr="00D96DD2">
        <w:t>Network Automation Developer</w:t>
      </w:r>
      <w:r>
        <w:t xml:space="preserve"> exam. </w:t>
      </w:r>
      <w:r w:rsidR="00C52B7D">
        <w:t xml:space="preserve">The experiments can be carried out on any Python compiler, and </w:t>
      </w:r>
      <w:proofErr w:type="spellStart"/>
      <w:r w:rsidR="00C52B7D" w:rsidRPr="00C52B7D">
        <w:rPr>
          <w:rFonts w:hint="eastAsia"/>
        </w:rPr>
        <w:t>Juypter</w:t>
      </w:r>
      <w:proofErr w:type="spellEnd"/>
      <w:r w:rsidR="00C52B7D" w:rsidRPr="00C52B7D">
        <w:rPr>
          <w:rFonts w:hint="eastAsia"/>
        </w:rPr>
        <w:t xml:space="preserve"> Notebook</w:t>
      </w:r>
      <w:r w:rsidR="00C52B7D">
        <w:t xml:space="preserve"> and </w:t>
      </w:r>
      <w:proofErr w:type="spellStart"/>
      <w:r w:rsidR="00C52B7D" w:rsidRPr="00C52B7D">
        <w:rPr>
          <w:rFonts w:hint="eastAsia"/>
        </w:rPr>
        <w:t>Pycharm</w:t>
      </w:r>
      <w:proofErr w:type="spellEnd"/>
      <w:r w:rsidR="00C52B7D">
        <w:t xml:space="preserve"> are recommended</w:t>
      </w:r>
      <w:r>
        <w:t>.</w:t>
      </w:r>
    </w:p>
    <w:p w14:paraId="308BD407" w14:textId="5C826710" w:rsidR="007F57D5" w:rsidRPr="00BA68D3" w:rsidRDefault="0027365A" w:rsidP="00E978EC">
      <w:pPr>
        <w:pStyle w:val="Heading3NoNumber"/>
      </w:pPr>
      <w:r>
        <w:t>Compilation</w:t>
      </w:r>
      <w:r w:rsidR="007F57D5">
        <w:t xml:space="preserve"> </w:t>
      </w:r>
      <w:r w:rsidR="00D96DD2">
        <w:t>Environment</w:t>
      </w:r>
    </w:p>
    <w:p w14:paraId="040F897C" w14:textId="0FC8D43F" w:rsidR="007F57D5" w:rsidRPr="00BA68D3" w:rsidRDefault="007F57D5" w:rsidP="00E978EC">
      <w:r>
        <w:t xml:space="preserve">The </w:t>
      </w:r>
      <w:r w:rsidR="00E35993">
        <w:t>compilation environment is based on the following compiler versions</w:t>
      </w:r>
      <w:r>
        <w:t>:</w:t>
      </w:r>
    </w:p>
    <w:tbl>
      <w:tblPr>
        <w:tblW w:w="7930" w:type="dxa"/>
        <w:tblInd w:w="17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20"/>
        <w:gridCol w:w="4110"/>
      </w:tblGrid>
      <w:tr w:rsidR="006E061B" w:rsidRPr="00631596" w14:paraId="0859FEB5" w14:textId="77777777" w:rsidTr="006E061B">
        <w:tc>
          <w:tcPr>
            <w:tcW w:w="3820"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631A1337" w14:textId="0AF47F13" w:rsidR="006E061B" w:rsidRPr="00E263D0" w:rsidRDefault="006E061B" w:rsidP="00E978EC">
            <w:pPr>
              <w:pStyle w:val="TableHeading"/>
            </w:pPr>
            <w:r>
              <w:t>Compiler</w:t>
            </w:r>
          </w:p>
        </w:tc>
        <w:tc>
          <w:tcPr>
            <w:tcW w:w="4110"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532688C6" w14:textId="77777777" w:rsidR="006E061B" w:rsidRPr="00E263D0" w:rsidRDefault="006E061B" w:rsidP="00E978EC">
            <w:pPr>
              <w:pStyle w:val="TableHeading"/>
            </w:pPr>
            <w:r>
              <w:t>Software Version</w:t>
            </w:r>
          </w:p>
        </w:tc>
      </w:tr>
      <w:tr w:rsidR="006E061B" w:rsidRPr="00631596" w14:paraId="0D8AB0CC" w14:textId="77777777" w:rsidTr="006E061B">
        <w:tc>
          <w:tcPr>
            <w:tcW w:w="3820" w:type="dxa"/>
            <w:shd w:val="clear" w:color="auto" w:fill="auto"/>
          </w:tcPr>
          <w:p w14:paraId="7F8D1302" w14:textId="5C2D3563" w:rsidR="006E061B" w:rsidRPr="00FD1A9F" w:rsidRDefault="006E061B" w:rsidP="00E978EC">
            <w:pPr>
              <w:pStyle w:val="TableText"/>
            </w:pPr>
            <w:r w:rsidRPr="006E061B">
              <w:t>Anaconda3</w:t>
            </w:r>
          </w:p>
        </w:tc>
        <w:tc>
          <w:tcPr>
            <w:tcW w:w="4110" w:type="dxa"/>
            <w:shd w:val="clear" w:color="auto" w:fill="auto"/>
          </w:tcPr>
          <w:p w14:paraId="606E9659" w14:textId="626513D3" w:rsidR="006E061B" w:rsidRPr="00FD1A9F" w:rsidRDefault="006E061B" w:rsidP="00E978EC">
            <w:pPr>
              <w:pStyle w:val="TableText"/>
            </w:pPr>
            <w:r>
              <w:t>2020.02</w:t>
            </w:r>
          </w:p>
        </w:tc>
      </w:tr>
      <w:tr w:rsidR="006E061B" w:rsidRPr="00631596" w14:paraId="5E1DA688" w14:textId="77777777" w:rsidTr="006E061B">
        <w:tc>
          <w:tcPr>
            <w:tcW w:w="3820" w:type="dxa"/>
            <w:shd w:val="clear" w:color="auto" w:fill="auto"/>
          </w:tcPr>
          <w:p w14:paraId="1CAD3B22" w14:textId="775BC48A" w:rsidR="006E061B" w:rsidRPr="00FD1A9F" w:rsidRDefault="006E061B" w:rsidP="00E978EC">
            <w:pPr>
              <w:pStyle w:val="TableText"/>
            </w:pPr>
            <w:proofErr w:type="spellStart"/>
            <w:r w:rsidRPr="006E061B">
              <w:t>Pycharm</w:t>
            </w:r>
            <w:proofErr w:type="spellEnd"/>
            <w:r w:rsidRPr="006E061B">
              <w:t xml:space="preserve"> Community Edition</w:t>
            </w:r>
          </w:p>
        </w:tc>
        <w:tc>
          <w:tcPr>
            <w:tcW w:w="4110" w:type="dxa"/>
            <w:shd w:val="clear" w:color="auto" w:fill="auto"/>
          </w:tcPr>
          <w:p w14:paraId="03A7F98F" w14:textId="03997DBF" w:rsidR="006E061B" w:rsidRPr="00FD1A9F" w:rsidRDefault="006E061B" w:rsidP="00E978EC">
            <w:pPr>
              <w:pStyle w:val="TableText"/>
            </w:pPr>
            <w:r>
              <w:t>2020.01</w:t>
            </w:r>
          </w:p>
        </w:tc>
      </w:tr>
    </w:tbl>
    <w:p w14:paraId="2D602E37" w14:textId="6FDFC832" w:rsidR="007F57D5" w:rsidRDefault="007F57D5" w:rsidP="009876F5"/>
    <w:p w14:paraId="3984129F" w14:textId="77777777" w:rsidR="00E40B12" w:rsidRDefault="00E40B12" w:rsidP="009876F5">
      <w:pPr>
        <w:sectPr w:rsidR="00E40B12" w:rsidSect="00E40B12">
          <w:headerReference w:type="even" r:id="rId21"/>
          <w:pgSz w:w="11907" w:h="16840" w:code="9"/>
          <w:pgMar w:top="1701" w:right="1134" w:bottom="1701" w:left="1134" w:header="567" w:footer="567" w:gutter="0"/>
          <w:cols w:space="425"/>
          <w:docGrid w:linePitch="312"/>
        </w:sectPr>
      </w:pPr>
    </w:p>
    <w:p w14:paraId="48739C09" w14:textId="0AEED3C6" w:rsidR="002B65D6" w:rsidRDefault="002B65D6" w:rsidP="00E978EC">
      <w:pPr>
        <w:pStyle w:val="Contents"/>
        <w:tabs>
          <w:tab w:val="left" w:pos="1995"/>
        </w:tabs>
      </w:pPr>
      <w:r>
        <w:lastRenderedPageBreak/>
        <w:t>C</w:t>
      </w:r>
      <w:bookmarkStart w:id="9" w:name="_Ref137357634"/>
      <w:bookmarkEnd w:id="9"/>
      <w:r>
        <w:t>ontents</w:t>
      </w:r>
    </w:p>
    <w:p w14:paraId="6E8A4D7C" w14:textId="77777777" w:rsidR="001E2344" w:rsidRDefault="00FF6A72">
      <w:pPr>
        <w:pStyle w:val="10"/>
        <w:tabs>
          <w:tab w:val="right" w:leader="dot" w:pos="9629"/>
        </w:tabs>
        <w:rPr>
          <w:rFonts w:asciiTheme="minorHAnsi" w:eastAsiaTheme="minorEastAsia" w:hAnsiTheme="minorHAnsi" w:cstheme="minorBidi"/>
          <w:b w:val="0"/>
          <w:bCs w:val="0"/>
          <w:noProof/>
          <w:kern w:val="2"/>
          <w:sz w:val="21"/>
          <w:szCs w:val="22"/>
        </w:rPr>
      </w:pPr>
      <w:r>
        <w:rPr>
          <w:rFonts w:ascii="Book Antiqua" w:hAnsi="Book Antiqua"/>
          <w:b w:val="0"/>
          <w:bCs w:val="0"/>
        </w:rPr>
        <w:fldChar w:fldCharType="begin"/>
      </w:r>
      <w:r w:rsidR="002B65D6">
        <w:rPr>
          <w:b w:val="0"/>
          <w:bCs w:val="0"/>
        </w:rPr>
        <w:instrText xml:space="preserve"> TOC \o "1-5" \h \z </w:instrText>
      </w:r>
      <w:r>
        <w:rPr>
          <w:rFonts w:ascii="Book Antiqua" w:hAnsi="Book Antiqua"/>
          <w:b w:val="0"/>
          <w:bCs w:val="0"/>
        </w:rPr>
        <w:fldChar w:fldCharType="separate"/>
      </w:r>
      <w:hyperlink w:anchor="_Toc47087218" w:history="1">
        <w:r w:rsidR="001E2344" w:rsidRPr="00DC7D03">
          <w:rPr>
            <w:rStyle w:val="ac"/>
            <w:noProof/>
          </w:rPr>
          <w:t>About This Document</w:t>
        </w:r>
        <w:r w:rsidR="001E2344">
          <w:rPr>
            <w:noProof/>
            <w:webHidden/>
          </w:rPr>
          <w:tab/>
        </w:r>
        <w:r w:rsidR="001E2344">
          <w:rPr>
            <w:noProof/>
            <w:webHidden/>
          </w:rPr>
          <w:fldChar w:fldCharType="begin"/>
        </w:r>
        <w:r w:rsidR="001E2344">
          <w:rPr>
            <w:noProof/>
            <w:webHidden/>
          </w:rPr>
          <w:instrText xml:space="preserve"> PAGEREF _Toc47087218 \h </w:instrText>
        </w:r>
        <w:r w:rsidR="001E2344">
          <w:rPr>
            <w:noProof/>
            <w:webHidden/>
          </w:rPr>
        </w:r>
        <w:r w:rsidR="001E2344">
          <w:rPr>
            <w:noProof/>
            <w:webHidden/>
          </w:rPr>
          <w:fldChar w:fldCharType="separate"/>
        </w:r>
        <w:r w:rsidR="00DE667E">
          <w:rPr>
            <w:noProof/>
            <w:webHidden/>
          </w:rPr>
          <w:t>4</w:t>
        </w:r>
        <w:r w:rsidR="001E2344">
          <w:rPr>
            <w:noProof/>
            <w:webHidden/>
          </w:rPr>
          <w:fldChar w:fldCharType="end"/>
        </w:r>
      </w:hyperlink>
    </w:p>
    <w:p w14:paraId="4ACB7539" w14:textId="77777777" w:rsidR="001E2344" w:rsidRDefault="00957694">
      <w:pPr>
        <w:pStyle w:val="10"/>
        <w:tabs>
          <w:tab w:val="right" w:leader="dot" w:pos="9629"/>
        </w:tabs>
        <w:rPr>
          <w:rFonts w:asciiTheme="minorHAnsi" w:eastAsiaTheme="minorEastAsia" w:hAnsiTheme="minorHAnsi" w:cstheme="minorBidi"/>
          <w:b w:val="0"/>
          <w:bCs w:val="0"/>
          <w:noProof/>
          <w:kern w:val="2"/>
          <w:sz w:val="21"/>
          <w:szCs w:val="22"/>
        </w:rPr>
      </w:pPr>
      <w:hyperlink w:anchor="_Toc47087219" w:history="1">
        <w:r w:rsidR="001E2344" w:rsidRPr="00DC7D03">
          <w:rPr>
            <w:rStyle w:val="ac"/>
            <w:noProof/>
          </w:rPr>
          <w:t>1 Setting up the Environment</w:t>
        </w:r>
        <w:r w:rsidR="001E2344">
          <w:rPr>
            <w:noProof/>
            <w:webHidden/>
          </w:rPr>
          <w:tab/>
        </w:r>
        <w:r w:rsidR="001E2344">
          <w:rPr>
            <w:noProof/>
            <w:webHidden/>
          </w:rPr>
          <w:fldChar w:fldCharType="begin"/>
        </w:r>
        <w:r w:rsidR="001E2344">
          <w:rPr>
            <w:noProof/>
            <w:webHidden/>
          </w:rPr>
          <w:instrText xml:space="preserve"> PAGEREF _Toc47087219 \h </w:instrText>
        </w:r>
        <w:r w:rsidR="001E2344">
          <w:rPr>
            <w:noProof/>
            <w:webHidden/>
          </w:rPr>
        </w:r>
        <w:r w:rsidR="001E2344">
          <w:rPr>
            <w:noProof/>
            <w:webHidden/>
          </w:rPr>
          <w:fldChar w:fldCharType="separate"/>
        </w:r>
        <w:r w:rsidR="00DE667E">
          <w:rPr>
            <w:noProof/>
            <w:webHidden/>
          </w:rPr>
          <w:t>7</w:t>
        </w:r>
        <w:r w:rsidR="001E2344">
          <w:rPr>
            <w:noProof/>
            <w:webHidden/>
          </w:rPr>
          <w:fldChar w:fldCharType="end"/>
        </w:r>
      </w:hyperlink>
    </w:p>
    <w:p w14:paraId="7A5CEA30" w14:textId="77777777" w:rsidR="001E2344" w:rsidRDefault="00957694">
      <w:pPr>
        <w:pStyle w:val="20"/>
        <w:tabs>
          <w:tab w:val="right" w:leader="dot" w:pos="9629"/>
        </w:tabs>
        <w:rPr>
          <w:rFonts w:asciiTheme="minorHAnsi" w:eastAsiaTheme="minorEastAsia" w:hAnsiTheme="minorHAnsi" w:cstheme="minorBidi"/>
          <w:kern w:val="2"/>
          <w:szCs w:val="22"/>
        </w:rPr>
      </w:pPr>
      <w:hyperlink w:anchor="_Toc47087220" w:history="1">
        <w:r w:rsidR="001E2344" w:rsidRPr="00DC7D03">
          <w:rPr>
            <w:rStyle w:val="ac"/>
            <w:snapToGrid w:val="0"/>
          </w:rPr>
          <w:t>1.1</w:t>
        </w:r>
        <w:r w:rsidR="001E2344" w:rsidRPr="00DC7D03">
          <w:rPr>
            <w:rStyle w:val="ac"/>
          </w:rPr>
          <w:t xml:space="preserve"> Introduction to Anaconda</w:t>
        </w:r>
        <w:r w:rsidR="001E2344">
          <w:rPr>
            <w:webHidden/>
          </w:rPr>
          <w:tab/>
        </w:r>
        <w:r w:rsidR="001E2344">
          <w:rPr>
            <w:webHidden/>
          </w:rPr>
          <w:fldChar w:fldCharType="begin"/>
        </w:r>
        <w:r w:rsidR="001E2344">
          <w:rPr>
            <w:webHidden/>
          </w:rPr>
          <w:instrText xml:space="preserve"> PAGEREF _Toc47087220 \h </w:instrText>
        </w:r>
        <w:r w:rsidR="001E2344">
          <w:rPr>
            <w:webHidden/>
          </w:rPr>
        </w:r>
        <w:r w:rsidR="001E2344">
          <w:rPr>
            <w:webHidden/>
          </w:rPr>
          <w:fldChar w:fldCharType="separate"/>
        </w:r>
        <w:r w:rsidR="00DE667E">
          <w:rPr>
            <w:webHidden/>
          </w:rPr>
          <w:t>7</w:t>
        </w:r>
        <w:r w:rsidR="001E2344">
          <w:rPr>
            <w:webHidden/>
          </w:rPr>
          <w:fldChar w:fldCharType="end"/>
        </w:r>
      </w:hyperlink>
    </w:p>
    <w:p w14:paraId="59913583" w14:textId="77777777" w:rsidR="001E2344" w:rsidRDefault="00957694">
      <w:pPr>
        <w:pStyle w:val="20"/>
        <w:tabs>
          <w:tab w:val="right" w:leader="dot" w:pos="9629"/>
        </w:tabs>
        <w:rPr>
          <w:rFonts w:asciiTheme="minorHAnsi" w:eastAsiaTheme="minorEastAsia" w:hAnsiTheme="minorHAnsi" w:cstheme="minorBidi"/>
          <w:kern w:val="2"/>
          <w:szCs w:val="22"/>
        </w:rPr>
      </w:pPr>
      <w:hyperlink w:anchor="_Toc47087221" w:history="1">
        <w:r w:rsidR="001E2344" w:rsidRPr="00DC7D03">
          <w:rPr>
            <w:rStyle w:val="ac"/>
            <w:snapToGrid w:val="0"/>
          </w:rPr>
          <w:t>1.2</w:t>
        </w:r>
        <w:r w:rsidR="001E2344" w:rsidRPr="00DC7D03">
          <w:rPr>
            <w:rStyle w:val="ac"/>
          </w:rPr>
          <w:t xml:space="preserve"> Installation Procedure</w:t>
        </w:r>
        <w:r w:rsidR="001E2344">
          <w:rPr>
            <w:webHidden/>
          </w:rPr>
          <w:tab/>
        </w:r>
        <w:r w:rsidR="001E2344">
          <w:rPr>
            <w:webHidden/>
          </w:rPr>
          <w:fldChar w:fldCharType="begin"/>
        </w:r>
        <w:r w:rsidR="001E2344">
          <w:rPr>
            <w:webHidden/>
          </w:rPr>
          <w:instrText xml:space="preserve"> PAGEREF _Toc47087221 \h </w:instrText>
        </w:r>
        <w:r w:rsidR="001E2344">
          <w:rPr>
            <w:webHidden/>
          </w:rPr>
        </w:r>
        <w:r w:rsidR="001E2344">
          <w:rPr>
            <w:webHidden/>
          </w:rPr>
          <w:fldChar w:fldCharType="separate"/>
        </w:r>
        <w:r w:rsidR="00DE667E">
          <w:rPr>
            <w:webHidden/>
          </w:rPr>
          <w:t>8</w:t>
        </w:r>
        <w:r w:rsidR="001E2344">
          <w:rPr>
            <w:webHidden/>
          </w:rPr>
          <w:fldChar w:fldCharType="end"/>
        </w:r>
      </w:hyperlink>
    </w:p>
    <w:p w14:paraId="32BEC905" w14:textId="77777777" w:rsidR="001E2344" w:rsidRDefault="00957694">
      <w:pPr>
        <w:pStyle w:val="20"/>
        <w:tabs>
          <w:tab w:val="right" w:leader="dot" w:pos="9629"/>
        </w:tabs>
        <w:rPr>
          <w:rFonts w:asciiTheme="minorHAnsi" w:eastAsiaTheme="minorEastAsia" w:hAnsiTheme="minorHAnsi" w:cstheme="minorBidi"/>
          <w:kern w:val="2"/>
          <w:szCs w:val="22"/>
        </w:rPr>
      </w:pPr>
      <w:hyperlink w:anchor="_Toc47087222" w:history="1">
        <w:r w:rsidR="001E2344" w:rsidRPr="00DC7D03">
          <w:rPr>
            <w:rStyle w:val="ac"/>
            <w:snapToGrid w:val="0"/>
          </w:rPr>
          <w:t>1.3</w:t>
        </w:r>
        <w:r w:rsidR="001E2344" w:rsidRPr="00DC7D03">
          <w:rPr>
            <w:rStyle w:val="ac"/>
          </w:rPr>
          <w:t xml:space="preserve"> Verifying the Installation</w:t>
        </w:r>
        <w:r w:rsidR="001E2344">
          <w:rPr>
            <w:webHidden/>
          </w:rPr>
          <w:tab/>
        </w:r>
        <w:r w:rsidR="001E2344">
          <w:rPr>
            <w:webHidden/>
          </w:rPr>
          <w:fldChar w:fldCharType="begin"/>
        </w:r>
        <w:r w:rsidR="001E2344">
          <w:rPr>
            <w:webHidden/>
          </w:rPr>
          <w:instrText xml:space="preserve"> PAGEREF _Toc47087222 \h </w:instrText>
        </w:r>
        <w:r w:rsidR="001E2344">
          <w:rPr>
            <w:webHidden/>
          </w:rPr>
        </w:r>
        <w:r w:rsidR="001E2344">
          <w:rPr>
            <w:webHidden/>
          </w:rPr>
          <w:fldChar w:fldCharType="separate"/>
        </w:r>
        <w:r w:rsidR="00DE667E">
          <w:rPr>
            <w:webHidden/>
          </w:rPr>
          <w:t>13</w:t>
        </w:r>
        <w:r w:rsidR="001E2344">
          <w:rPr>
            <w:webHidden/>
          </w:rPr>
          <w:fldChar w:fldCharType="end"/>
        </w:r>
      </w:hyperlink>
    </w:p>
    <w:p w14:paraId="5C3283E8" w14:textId="77777777" w:rsidR="001E2344" w:rsidRDefault="00957694">
      <w:pPr>
        <w:pStyle w:val="10"/>
        <w:tabs>
          <w:tab w:val="right" w:leader="dot" w:pos="9629"/>
        </w:tabs>
        <w:rPr>
          <w:rFonts w:asciiTheme="minorHAnsi" w:eastAsiaTheme="minorEastAsia" w:hAnsiTheme="minorHAnsi" w:cstheme="minorBidi"/>
          <w:b w:val="0"/>
          <w:bCs w:val="0"/>
          <w:noProof/>
          <w:kern w:val="2"/>
          <w:sz w:val="21"/>
          <w:szCs w:val="22"/>
        </w:rPr>
      </w:pPr>
      <w:hyperlink w:anchor="_Toc47087223" w:history="1">
        <w:r w:rsidR="001E2344" w:rsidRPr="00DC7D03">
          <w:rPr>
            <w:rStyle w:val="ac"/>
            <w:noProof/>
          </w:rPr>
          <w:t>2 Python Programming Basics</w:t>
        </w:r>
        <w:r w:rsidR="001E2344">
          <w:rPr>
            <w:noProof/>
            <w:webHidden/>
          </w:rPr>
          <w:tab/>
        </w:r>
        <w:r w:rsidR="001E2344">
          <w:rPr>
            <w:noProof/>
            <w:webHidden/>
          </w:rPr>
          <w:fldChar w:fldCharType="begin"/>
        </w:r>
        <w:r w:rsidR="001E2344">
          <w:rPr>
            <w:noProof/>
            <w:webHidden/>
          </w:rPr>
          <w:instrText xml:space="preserve"> PAGEREF _Toc47087223 \h </w:instrText>
        </w:r>
        <w:r w:rsidR="001E2344">
          <w:rPr>
            <w:noProof/>
            <w:webHidden/>
          </w:rPr>
        </w:r>
        <w:r w:rsidR="001E2344">
          <w:rPr>
            <w:noProof/>
            <w:webHidden/>
          </w:rPr>
          <w:fldChar w:fldCharType="separate"/>
        </w:r>
        <w:r w:rsidR="00DE667E">
          <w:rPr>
            <w:noProof/>
            <w:webHidden/>
          </w:rPr>
          <w:t>15</w:t>
        </w:r>
        <w:r w:rsidR="001E2344">
          <w:rPr>
            <w:noProof/>
            <w:webHidden/>
          </w:rPr>
          <w:fldChar w:fldCharType="end"/>
        </w:r>
      </w:hyperlink>
    </w:p>
    <w:p w14:paraId="18FB32E0" w14:textId="77777777" w:rsidR="001E2344" w:rsidRDefault="00957694">
      <w:pPr>
        <w:pStyle w:val="20"/>
        <w:tabs>
          <w:tab w:val="right" w:leader="dot" w:pos="9629"/>
        </w:tabs>
        <w:rPr>
          <w:rFonts w:asciiTheme="minorHAnsi" w:eastAsiaTheme="minorEastAsia" w:hAnsiTheme="minorHAnsi" w:cstheme="minorBidi"/>
          <w:kern w:val="2"/>
          <w:szCs w:val="22"/>
        </w:rPr>
      </w:pPr>
      <w:hyperlink w:anchor="_Toc47087224" w:history="1">
        <w:r w:rsidR="001E2344" w:rsidRPr="00DC7D03">
          <w:rPr>
            <w:rStyle w:val="ac"/>
            <w:snapToGrid w:val="0"/>
          </w:rPr>
          <w:t>2.1</w:t>
        </w:r>
        <w:r w:rsidR="001E2344" w:rsidRPr="00DC7D03">
          <w:rPr>
            <w:rStyle w:val="ac"/>
          </w:rPr>
          <w:t xml:space="preserve"> Introduction to Experiment</w:t>
        </w:r>
        <w:r w:rsidR="001E2344">
          <w:rPr>
            <w:webHidden/>
          </w:rPr>
          <w:tab/>
        </w:r>
        <w:r w:rsidR="001E2344">
          <w:rPr>
            <w:webHidden/>
          </w:rPr>
          <w:fldChar w:fldCharType="begin"/>
        </w:r>
        <w:r w:rsidR="001E2344">
          <w:rPr>
            <w:webHidden/>
          </w:rPr>
          <w:instrText xml:space="preserve"> PAGEREF _Toc47087224 \h </w:instrText>
        </w:r>
        <w:r w:rsidR="001E2344">
          <w:rPr>
            <w:webHidden/>
          </w:rPr>
        </w:r>
        <w:r w:rsidR="001E2344">
          <w:rPr>
            <w:webHidden/>
          </w:rPr>
          <w:fldChar w:fldCharType="separate"/>
        </w:r>
        <w:r w:rsidR="00DE667E">
          <w:rPr>
            <w:webHidden/>
          </w:rPr>
          <w:t>15</w:t>
        </w:r>
        <w:r w:rsidR="001E2344">
          <w:rPr>
            <w:webHidden/>
          </w:rPr>
          <w:fldChar w:fldCharType="end"/>
        </w:r>
      </w:hyperlink>
    </w:p>
    <w:p w14:paraId="77DB7BCF" w14:textId="77777777" w:rsidR="001E2344" w:rsidRDefault="00957694">
      <w:pPr>
        <w:pStyle w:val="20"/>
        <w:tabs>
          <w:tab w:val="right" w:leader="dot" w:pos="9629"/>
        </w:tabs>
        <w:rPr>
          <w:rFonts w:asciiTheme="minorHAnsi" w:eastAsiaTheme="minorEastAsia" w:hAnsiTheme="minorHAnsi" w:cstheme="minorBidi"/>
          <w:kern w:val="2"/>
          <w:szCs w:val="22"/>
        </w:rPr>
      </w:pPr>
      <w:hyperlink w:anchor="_Toc47087225" w:history="1">
        <w:r w:rsidR="001E2344" w:rsidRPr="00DC7D03">
          <w:rPr>
            <w:rStyle w:val="ac"/>
            <w:snapToGrid w:val="0"/>
          </w:rPr>
          <w:t>2.2</w:t>
        </w:r>
        <w:r w:rsidR="001E2344" w:rsidRPr="00DC7D03">
          <w:rPr>
            <w:rStyle w:val="ac"/>
          </w:rPr>
          <w:t xml:space="preserve"> Code Practices</w:t>
        </w:r>
        <w:r w:rsidR="001E2344">
          <w:rPr>
            <w:webHidden/>
          </w:rPr>
          <w:tab/>
        </w:r>
        <w:r w:rsidR="001E2344">
          <w:rPr>
            <w:webHidden/>
          </w:rPr>
          <w:fldChar w:fldCharType="begin"/>
        </w:r>
        <w:r w:rsidR="001E2344">
          <w:rPr>
            <w:webHidden/>
          </w:rPr>
          <w:instrText xml:space="preserve"> PAGEREF _Toc47087225 \h </w:instrText>
        </w:r>
        <w:r w:rsidR="001E2344">
          <w:rPr>
            <w:webHidden/>
          </w:rPr>
        </w:r>
        <w:r w:rsidR="001E2344">
          <w:rPr>
            <w:webHidden/>
          </w:rPr>
          <w:fldChar w:fldCharType="separate"/>
        </w:r>
        <w:r w:rsidR="00DE667E">
          <w:rPr>
            <w:webHidden/>
          </w:rPr>
          <w:t>15</w:t>
        </w:r>
        <w:r w:rsidR="001E2344">
          <w:rPr>
            <w:webHidden/>
          </w:rPr>
          <w:fldChar w:fldCharType="end"/>
        </w:r>
      </w:hyperlink>
    </w:p>
    <w:p w14:paraId="3A29BC7F"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26" w:history="1">
        <w:r w:rsidR="001E2344" w:rsidRPr="00DC7D03">
          <w:rPr>
            <w:rStyle w:val="ac"/>
            <w:rFonts w:cs="Book Antiqua"/>
            <w:bCs/>
            <w:snapToGrid w:val="0"/>
          </w:rPr>
          <w:t>2.2.1</w:t>
        </w:r>
        <w:r w:rsidR="001E2344" w:rsidRPr="00DC7D03">
          <w:rPr>
            <w:rStyle w:val="ac"/>
          </w:rPr>
          <w:t xml:space="preserve"> Python Data Types</w:t>
        </w:r>
        <w:r w:rsidR="001E2344">
          <w:rPr>
            <w:webHidden/>
          </w:rPr>
          <w:tab/>
        </w:r>
        <w:r w:rsidR="001E2344">
          <w:rPr>
            <w:webHidden/>
          </w:rPr>
          <w:fldChar w:fldCharType="begin"/>
        </w:r>
        <w:r w:rsidR="001E2344">
          <w:rPr>
            <w:webHidden/>
          </w:rPr>
          <w:instrText xml:space="preserve"> PAGEREF _Toc47087226 \h </w:instrText>
        </w:r>
        <w:r w:rsidR="001E2344">
          <w:rPr>
            <w:webHidden/>
          </w:rPr>
        </w:r>
        <w:r w:rsidR="001E2344">
          <w:rPr>
            <w:webHidden/>
          </w:rPr>
          <w:fldChar w:fldCharType="separate"/>
        </w:r>
        <w:r w:rsidR="00DE667E">
          <w:rPr>
            <w:webHidden/>
          </w:rPr>
          <w:t>16</w:t>
        </w:r>
        <w:r w:rsidR="001E2344">
          <w:rPr>
            <w:webHidden/>
          </w:rPr>
          <w:fldChar w:fldCharType="end"/>
        </w:r>
      </w:hyperlink>
    </w:p>
    <w:p w14:paraId="6E311732"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27" w:history="1">
        <w:r w:rsidR="001E2344" w:rsidRPr="00DC7D03">
          <w:rPr>
            <w:rStyle w:val="ac"/>
            <w:rFonts w:cs="Book Antiqua"/>
            <w:bCs/>
            <w:noProof/>
          </w:rPr>
          <w:t>2.2.1.1</w:t>
        </w:r>
        <w:r w:rsidR="001E2344" w:rsidRPr="00DC7D03">
          <w:rPr>
            <w:rStyle w:val="ac"/>
            <w:noProof/>
          </w:rPr>
          <w:t xml:space="preserve"> Data Type: Numerics</w:t>
        </w:r>
        <w:r w:rsidR="001E2344">
          <w:rPr>
            <w:noProof/>
            <w:webHidden/>
          </w:rPr>
          <w:tab/>
        </w:r>
        <w:r w:rsidR="001E2344">
          <w:rPr>
            <w:noProof/>
            <w:webHidden/>
          </w:rPr>
          <w:fldChar w:fldCharType="begin"/>
        </w:r>
        <w:r w:rsidR="001E2344">
          <w:rPr>
            <w:noProof/>
            <w:webHidden/>
          </w:rPr>
          <w:instrText xml:space="preserve"> PAGEREF _Toc47087227 \h </w:instrText>
        </w:r>
        <w:r w:rsidR="001E2344">
          <w:rPr>
            <w:noProof/>
            <w:webHidden/>
          </w:rPr>
        </w:r>
        <w:r w:rsidR="001E2344">
          <w:rPr>
            <w:noProof/>
            <w:webHidden/>
          </w:rPr>
          <w:fldChar w:fldCharType="separate"/>
        </w:r>
        <w:r w:rsidR="00DE667E">
          <w:rPr>
            <w:noProof/>
            <w:webHidden/>
          </w:rPr>
          <w:t>16</w:t>
        </w:r>
        <w:r w:rsidR="001E2344">
          <w:rPr>
            <w:noProof/>
            <w:webHidden/>
          </w:rPr>
          <w:fldChar w:fldCharType="end"/>
        </w:r>
      </w:hyperlink>
    </w:p>
    <w:p w14:paraId="6C53C8CE"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28" w:history="1">
        <w:r w:rsidR="001E2344" w:rsidRPr="00DC7D03">
          <w:rPr>
            <w:rStyle w:val="ac"/>
            <w:rFonts w:cs="Book Antiqua"/>
            <w:bCs/>
            <w:noProof/>
          </w:rPr>
          <w:t>2.2.1.2</w:t>
        </w:r>
        <w:r w:rsidR="001E2344" w:rsidRPr="00DC7D03">
          <w:rPr>
            <w:rStyle w:val="ac"/>
            <w:noProof/>
          </w:rPr>
          <w:t xml:space="preserve"> Data Type: Strings</w:t>
        </w:r>
        <w:r w:rsidR="001E2344">
          <w:rPr>
            <w:noProof/>
            <w:webHidden/>
          </w:rPr>
          <w:tab/>
        </w:r>
        <w:r w:rsidR="001E2344">
          <w:rPr>
            <w:noProof/>
            <w:webHidden/>
          </w:rPr>
          <w:fldChar w:fldCharType="begin"/>
        </w:r>
        <w:r w:rsidR="001E2344">
          <w:rPr>
            <w:noProof/>
            <w:webHidden/>
          </w:rPr>
          <w:instrText xml:space="preserve"> PAGEREF _Toc47087228 \h </w:instrText>
        </w:r>
        <w:r w:rsidR="001E2344">
          <w:rPr>
            <w:noProof/>
            <w:webHidden/>
          </w:rPr>
        </w:r>
        <w:r w:rsidR="001E2344">
          <w:rPr>
            <w:noProof/>
            <w:webHidden/>
          </w:rPr>
          <w:fldChar w:fldCharType="separate"/>
        </w:r>
        <w:r w:rsidR="00DE667E">
          <w:rPr>
            <w:noProof/>
            <w:webHidden/>
          </w:rPr>
          <w:t>17</w:t>
        </w:r>
        <w:r w:rsidR="001E2344">
          <w:rPr>
            <w:noProof/>
            <w:webHidden/>
          </w:rPr>
          <w:fldChar w:fldCharType="end"/>
        </w:r>
      </w:hyperlink>
    </w:p>
    <w:p w14:paraId="654B798D"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29" w:history="1">
        <w:r w:rsidR="001E2344" w:rsidRPr="00DC7D03">
          <w:rPr>
            <w:rStyle w:val="ac"/>
            <w:rFonts w:cs="Book Antiqua"/>
            <w:bCs/>
            <w:noProof/>
          </w:rPr>
          <w:t>2.2.1.3</w:t>
        </w:r>
        <w:r w:rsidR="001E2344" w:rsidRPr="00DC7D03">
          <w:rPr>
            <w:rStyle w:val="ac"/>
            <w:noProof/>
          </w:rPr>
          <w:t xml:space="preserve"> Data Type: Lists</w:t>
        </w:r>
        <w:r w:rsidR="001E2344">
          <w:rPr>
            <w:noProof/>
            <w:webHidden/>
          </w:rPr>
          <w:tab/>
        </w:r>
        <w:r w:rsidR="001E2344">
          <w:rPr>
            <w:noProof/>
            <w:webHidden/>
          </w:rPr>
          <w:fldChar w:fldCharType="begin"/>
        </w:r>
        <w:r w:rsidR="001E2344">
          <w:rPr>
            <w:noProof/>
            <w:webHidden/>
          </w:rPr>
          <w:instrText xml:space="preserve"> PAGEREF _Toc47087229 \h </w:instrText>
        </w:r>
        <w:r w:rsidR="001E2344">
          <w:rPr>
            <w:noProof/>
            <w:webHidden/>
          </w:rPr>
        </w:r>
        <w:r w:rsidR="001E2344">
          <w:rPr>
            <w:noProof/>
            <w:webHidden/>
          </w:rPr>
          <w:fldChar w:fldCharType="separate"/>
        </w:r>
        <w:r w:rsidR="00DE667E">
          <w:rPr>
            <w:noProof/>
            <w:webHidden/>
          </w:rPr>
          <w:t>18</w:t>
        </w:r>
        <w:r w:rsidR="001E2344">
          <w:rPr>
            <w:noProof/>
            <w:webHidden/>
          </w:rPr>
          <w:fldChar w:fldCharType="end"/>
        </w:r>
      </w:hyperlink>
    </w:p>
    <w:p w14:paraId="1B82F3A9"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30" w:history="1">
        <w:r w:rsidR="001E2344" w:rsidRPr="00DC7D03">
          <w:rPr>
            <w:rStyle w:val="ac"/>
            <w:rFonts w:cs="Book Antiqua"/>
            <w:bCs/>
            <w:noProof/>
          </w:rPr>
          <w:t>2.2.1.4</w:t>
        </w:r>
        <w:r w:rsidR="001E2344" w:rsidRPr="00DC7D03">
          <w:rPr>
            <w:rStyle w:val="ac"/>
            <w:noProof/>
          </w:rPr>
          <w:t xml:space="preserve"> Data Type: Tuples</w:t>
        </w:r>
        <w:r w:rsidR="001E2344">
          <w:rPr>
            <w:noProof/>
            <w:webHidden/>
          </w:rPr>
          <w:tab/>
        </w:r>
        <w:r w:rsidR="001E2344">
          <w:rPr>
            <w:noProof/>
            <w:webHidden/>
          </w:rPr>
          <w:fldChar w:fldCharType="begin"/>
        </w:r>
        <w:r w:rsidR="001E2344">
          <w:rPr>
            <w:noProof/>
            <w:webHidden/>
          </w:rPr>
          <w:instrText xml:space="preserve"> PAGEREF _Toc47087230 \h </w:instrText>
        </w:r>
        <w:r w:rsidR="001E2344">
          <w:rPr>
            <w:noProof/>
            <w:webHidden/>
          </w:rPr>
        </w:r>
        <w:r w:rsidR="001E2344">
          <w:rPr>
            <w:noProof/>
            <w:webHidden/>
          </w:rPr>
          <w:fldChar w:fldCharType="separate"/>
        </w:r>
        <w:r w:rsidR="00DE667E">
          <w:rPr>
            <w:noProof/>
            <w:webHidden/>
          </w:rPr>
          <w:t>19</w:t>
        </w:r>
        <w:r w:rsidR="001E2344">
          <w:rPr>
            <w:noProof/>
            <w:webHidden/>
          </w:rPr>
          <w:fldChar w:fldCharType="end"/>
        </w:r>
      </w:hyperlink>
    </w:p>
    <w:p w14:paraId="09CA6148"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31" w:history="1">
        <w:r w:rsidR="001E2344" w:rsidRPr="00DC7D03">
          <w:rPr>
            <w:rStyle w:val="ac"/>
            <w:rFonts w:cs="Book Antiqua"/>
            <w:bCs/>
            <w:noProof/>
          </w:rPr>
          <w:t>2.2.1.5</w:t>
        </w:r>
        <w:r w:rsidR="001E2344" w:rsidRPr="00DC7D03">
          <w:rPr>
            <w:rStyle w:val="ac"/>
            <w:noProof/>
          </w:rPr>
          <w:t xml:space="preserve"> Data Type: Dictionaries</w:t>
        </w:r>
        <w:r w:rsidR="001E2344">
          <w:rPr>
            <w:noProof/>
            <w:webHidden/>
          </w:rPr>
          <w:tab/>
        </w:r>
        <w:r w:rsidR="001E2344">
          <w:rPr>
            <w:noProof/>
            <w:webHidden/>
          </w:rPr>
          <w:fldChar w:fldCharType="begin"/>
        </w:r>
        <w:r w:rsidR="001E2344">
          <w:rPr>
            <w:noProof/>
            <w:webHidden/>
          </w:rPr>
          <w:instrText xml:space="preserve"> PAGEREF _Toc47087231 \h </w:instrText>
        </w:r>
        <w:r w:rsidR="001E2344">
          <w:rPr>
            <w:noProof/>
            <w:webHidden/>
          </w:rPr>
        </w:r>
        <w:r w:rsidR="001E2344">
          <w:rPr>
            <w:noProof/>
            <w:webHidden/>
          </w:rPr>
          <w:fldChar w:fldCharType="separate"/>
        </w:r>
        <w:r w:rsidR="00DE667E">
          <w:rPr>
            <w:noProof/>
            <w:webHidden/>
          </w:rPr>
          <w:t>19</w:t>
        </w:r>
        <w:r w:rsidR="001E2344">
          <w:rPr>
            <w:noProof/>
            <w:webHidden/>
          </w:rPr>
          <w:fldChar w:fldCharType="end"/>
        </w:r>
      </w:hyperlink>
    </w:p>
    <w:p w14:paraId="3402B430"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32" w:history="1">
        <w:r w:rsidR="001E2344" w:rsidRPr="00DC7D03">
          <w:rPr>
            <w:rStyle w:val="ac"/>
            <w:rFonts w:cs="Book Antiqua"/>
            <w:bCs/>
            <w:noProof/>
          </w:rPr>
          <w:t>2.2.1.6</w:t>
        </w:r>
        <w:r w:rsidR="001E2344" w:rsidRPr="00DC7D03">
          <w:rPr>
            <w:rStyle w:val="ac"/>
            <w:noProof/>
          </w:rPr>
          <w:t xml:space="preserve"> Data Type: Sets</w:t>
        </w:r>
        <w:r w:rsidR="001E2344">
          <w:rPr>
            <w:noProof/>
            <w:webHidden/>
          </w:rPr>
          <w:tab/>
        </w:r>
        <w:r w:rsidR="001E2344">
          <w:rPr>
            <w:noProof/>
            <w:webHidden/>
          </w:rPr>
          <w:fldChar w:fldCharType="begin"/>
        </w:r>
        <w:r w:rsidR="001E2344">
          <w:rPr>
            <w:noProof/>
            <w:webHidden/>
          </w:rPr>
          <w:instrText xml:space="preserve"> PAGEREF _Toc47087232 \h </w:instrText>
        </w:r>
        <w:r w:rsidR="001E2344">
          <w:rPr>
            <w:noProof/>
            <w:webHidden/>
          </w:rPr>
        </w:r>
        <w:r w:rsidR="001E2344">
          <w:rPr>
            <w:noProof/>
            <w:webHidden/>
          </w:rPr>
          <w:fldChar w:fldCharType="separate"/>
        </w:r>
        <w:r w:rsidR="00DE667E">
          <w:rPr>
            <w:noProof/>
            <w:webHidden/>
          </w:rPr>
          <w:t>19</w:t>
        </w:r>
        <w:r w:rsidR="001E2344">
          <w:rPr>
            <w:noProof/>
            <w:webHidden/>
          </w:rPr>
          <w:fldChar w:fldCharType="end"/>
        </w:r>
      </w:hyperlink>
    </w:p>
    <w:p w14:paraId="66C775A5"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33" w:history="1">
        <w:r w:rsidR="001E2344" w:rsidRPr="00DC7D03">
          <w:rPr>
            <w:rStyle w:val="ac"/>
            <w:rFonts w:cs="Book Antiqua"/>
            <w:bCs/>
            <w:snapToGrid w:val="0"/>
          </w:rPr>
          <w:t>2.2.2</w:t>
        </w:r>
        <w:r w:rsidR="001E2344" w:rsidRPr="00DC7D03">
          <w:rPr>
            <w:rStyle w:val="ac"/>
          </w:rPr>
          <w:t xml:space="preserve"> Deep Copy and Shallow Copy</w:t>
        </w:r>
        <w:r w:rsidR="001E2344">
          <w:rPr>
            <w:webHidden/>
          </w:rPr>
          <w:tab/>
        </w:r>
        <w:r w:rsidR="001E2344">
          <w:rPr>
            <w:webHidden/>
          </w:rPr>
          <w:fldChar w:fldCharType="begin"/>
        </w:r>
        <w:r w:rsidR="001E2344">
          <w:rPr>
            <w:webHidden/>
          </w:rPr>
          <w:instrText xml:space="preserve"> PAGEREF _Toc47087233 \h </w:instrText>
        </w:r>
        <w:r w:rsidR="001E2344">
          <w:rPr>
            <w:webHidden/>
          </w:rPr>
        </w:r>
        <w:r w:rsidR="001E2344">
          <w:rPr>
            <w:webHidden/>
          </w:rPr>
          <w:fldChar w:fldCharType="separate"/>
        </w:r>
        <w:r w:rsidR="00DE667E">
          <w:rPr>
            <w:webHidden/>
          </w:rPr>
          <w:t>20</w:t>
        </w:r>
        <w:r w:rsidR="001E2344">
          <w:rPr>
            <w:webHidden/>
          </w:rPr>
          <w:fldChar w:fldCharType="end"/>
        </w:r>
      </w:hyperlink>
    </w:p>
    <w:p w14:paraId="0CF91D7A"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34" w:history="1">
        <w:r w:rsidR="001E2344" w:rsidRPr="00DC7D03">
          <w:rPr>
            <w:rStyle w:val="ac"/>
            <w:rFonts w:cs="Book Antiqua"/>
            <w:bCs/>
            <w:snapToGrid w:val="0"/>
          </w:rPr>
          <w:t>2.2.3</w:t>
        </w:r>
        <w:r w:rsidR="001E2344" w:rsidRPr="00DC7D03">
          <w:rPr>
            <w:rStyle w:val="ac"/>
          </w:rPr>
          <w:t xml:space="preserve"> if Statement</w:t>
        </w:r>
        <w:r w:rsidR="001E2344">
          <w:rPr>
            <w:webHidden/>
          </w:rPr>
          <w:tab/>
        </w:r>
        <w:r w:rsidR="001E2344">
          <w:rPr>
            <w:webHidden/>
          </w:rPr>
          <w:fldChar w:fldCharType="begin"/>
        </w:r>
        <w:r w:rsidR="001E2344">
          <w:rPr>
            <w:webHidden/>
          </w:rPr>
          <w:instrText xml:space="preserve"> PAGEREF _Toc47087234 \h </w:instrText>
        </w:r>
        <w:r w:rsidR="001E2344">
          <w:rPr>
            <w:webHidden/>
          </w:rPr>
        </w:r>
        <w:r w:rsidR="001E2344">
          <w:rPr>
            <w:webHidden/>
          </w:rPr>
          <w:fldChar w:fldCharType="separate"/>
        </w:r>
        <w:r w:rsidR="00DE667E">
          <w:rPr>
            <w:webHidden/>
          </w:rPr>
          <w:t>20</w:t>
        </w:r>
        <w:r w:rsidR="001E2344">
          <w:rPr>
            <w:webHidden/>
          </w:rPr>
          <w:fldChar w:fldCharType="end"/>
        </w:r>
      </w:hyperlink>
    </w:p>
    <w:p w14:paraId="4BEC7F53"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35" w:history="1">
        <w:r w:rsidR="001E2344" w:rsidRPr="00DC7D03">
          <w:rPr>
            <w:rStyle w:val="ac"/>
            <w:rFonts w:cs="Book Antiqua"/>
            <w:bCs/>
            <w:snapToGrid w:val="0"/>
          </w:rPr>
          <w:t>2.2.4</w:t>
        </w:r>
        <w:r w:rsidR="001E2344" w:rsidRPr="00DC7D03">
          <w:rPr>
            <w:rStyle w:val="ac"/>
          </w:rPr>
          <w:t xml:space="preserve"> Loop Statement</w:t>
        </w:r>
        <w:r w:rsidR="001E2344">
          <w:rPr>
            <w:webHidden/>
          </w:rPr>
          <w:tab/>
        </w:r>
        <w:r w:rsidR="001E2344">
          <w:rPr>
            <w:webHidden/>
          </w:rPr>
          <w:fldChar w:fldCharType="begin"/>
        </w:r>
        <w:r w:rsidR="001E2344">
          <w:rPr>
            <w:webHidden/>
          </w:rPr>
          <w:instrText xml:space="preserve"> PAGEREF _Toc47087235 \h </w:instrText>
        </w:r>
        <w:r w:rsidR="001E2344">
          <w:rPr>
            <w:webHidden/>
          </w:rPr>
        </w:r>
        <w:r w:rsidR="001E2344">
          <w:rPr>
            <w:webHidden/>
          </w:rPr>
          <w:fldChar w:fldCharType="separate"/>
        </w:r>
        <w:r w:rsidR="00DE667E">
          <w:rPr>
            <w:webHidden/>
          </w:rPr>
          <w:t>21</w:t>
        </w:r>
        <w:r w:rsidR="001E2344">
          <w:rPr>
            <w:webHidden/>
          </w:rPr>
          <w:fldChar w:fldCharType="end"/>
        </w:r>
      </w:hyperlink>
    </w:p>
    <w:p w14:paraId="4ADD8139"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36" w:history="1">
        <w:r w:rsidR="001E2344" w:rsidRPr="00DC7D03">
          <w:rPr>
            <w:rStyle w:val="ac"/>
            <w:rFonts w:cs="Book Antiqua"/>
            <w:bCs/>
            <w:snapToGrid w:val="0"/>
          </w:rPr>
          <w:t>2.2.5</w:t>
        </w:r>
        <w:r w:rsidR="001E2344" w:rsidRPr="00DC7D03">
          <w:rPr>
            <w:rStyle w:val="ac"/>
          </w:rPr>
          <w:t xml:space="preserve"> Customizing Functions</w:t>
        </w:r>
        <w:r w:rsidR="001E2344">
          <w:rPr>
            <w:webHidden/>
          </w:rPr>
          <w:tab/>
        </w:r>
        <w:r w:rsidR="001E2344">
          <w:rPr>
            <w:webHidden/>
          </w:rPr>
          <w:fldChar w:fldCharType="begin"/>
        </w:r>
        <w:r w:rsidR="001E2344">
          <w:rPr>
            <w:webHidden/>
          </w:rPr>
          <w:instrText xml:space="preserve"> PAGEREF _Toc47087236 \h </w:instrText>
        </w:r>
        <w:r w:rsidR="001E2344">
          <w:rPr>
            <w:webHidden/>
          </w:rPr>
        </w:r>
        <w:r w:rsidR="001E2344">
          <w:rPr>
            <w:webHidden/>
          </w:rPr>
          <w:fldChar w:fldCharType="separate"/>
        </w:r>
        <w:r w:rsidR="00DE667E">
          <w:rPr>
            <w:webHidden/>
          </w:rPr>
          <w:t>22</w:t>
        </w:r>
        <w:r w:rsidR="001E2344">
          <w:rPr>
            <w:webHidden/>
          </w:rPr>
          <w:fldChar w:fldCharType="end"/>
        </w:r>
      </w:hyperlink>
    </w:p>
    <w:p w14:paraId="2EB33B07"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37" w:history="1">
        <w:r w:rsidR="001E2344" w:rsidRPr="00DC7D03">
          <w:rPr>
            <w:rStyle w:val="ac"/>
            <w:rFonts w:cs="Book Antiqua"/>
            <w:bCs/>
            <w:snapToGrid w:val="0"/>
          </w:rPr>
          <w:t>2.2.6</w:t>
        </w:r>
        <w:r w:rsidR="001E2344" w:rsidRPr="00DC7D03">
          <w:rPr>
            <w:rStyle w:val="ac"/>
          </w:rPr>
          <w:t xml:space="preserve"> I/O Operations</w:t>
        </w:r>
        <w:r w:rsidR="001E2344">
          <w:rPr>
            <w:webHidden/>
          </w:rPr>
          <w:tab/>
        </w:r>
        <w:r w:rsidR="001E2344">
          <w:rPr>
            <w:webHidden/>
          </w:rPr>
          <w:fldChar w:fldCharType="begin"/>
        </w:r>
        <w:r w:rsidR="001E2344">
          <w:rPr>
            <w:webHidden/>
          </w:rPr>
          <w:instrText xml:space="preserve"> PAGEREF _Toc47087237 \h </w:instrText>
        </w:r>
        <w:r w:rsidR="001E2344">
          <w:rPr>
            <w:webHidden/>
          </w:rPr>
        </w:r>
        <w:r w:rsidR="001E2344">
          <w:rPr>
            <w:webHidden/>
          </w:rPr>
          <w:fldChar w:fldCharType="separate"/>
        </w:r>
        <w:r w:rsidR="00DE667E">
          <w:rPr>
            <w:webHidden/>
          </w:rPr>
          <w:t>23</w:t>
        </w:r>
        <w:r w:rsidR="001E2344">
          <w:rPr>
            <w:webHidden/>
          </w:rPr>
          <w:fldChar w:fldCharType="end"/>
        </w:r>
      </w:hyperlink>
    </w:p>
    <w:p w14:paraId="2CEC54C9"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38" w:history="1">
        <w:r w:rsidR="001E2344" w:rsidRPr="00DC7D03">
          <w:rPr>
            <w:rStyle w:val="ac"/>
            <w:rFonts w:cs="Book Antiqua"/>
            <w:bCs/>
            <w:snapToGrid w:val="0"/>
          </w:rPr>
          <w:t>2.2.7</w:t>
        </w:r>
        <w:r w:rsidR="001E2344" w:rsidRPr="00DC7D03">
          <w:rPr>
            <w:rStyle w:val="ac"/>
          </w:rPr>
          <w:t xml:space="preserve"> Exception Handling</w:t>
        </w:r>
        <w:r w:rsidR="001E2344">
          <w:rPr>
            <w:webHidden/>
          </w:rPr>
          <w:tab/>
        </w:r>
        <w:r w:rsidR="001E2344">
          <w:rPr>
            <w:webHidden/>
          </w:rPr>
          <w:fldChar w:fldCharType="begin"/>
        </w:r>
        <w:r w:rsidR="001E2344">
          <w:rPr>
            <w:webHidden/>
          </w:rPr>
          <w:instrText xml:space="preserve"> PAGEREF _Toc47087238 \h </w:instrText>
        </w:r>
        <w:r w:rsidR="001E2344">
          <w:rPr>
            <w:webHidden/>
          </w:rPr>
        </w:r>
        <w:r w:rsidR="001E2344">
          <w:rPr>
            <w:webHidden/>
          </w:rPr>
          <w:fldChar w:fldCharType="separate"/>
        </w:r>
        <w:r w:rsidR="00DE667E">
          <w:rPr>
            <w:webHidden/>
          </w:rPr>
          <w:t>25</w:t>
        </w:r>
        <w:r w:rsidR="001E2344">
          <w:rPr>
            <w:webHidden/>
          </w:rPr>
          <w:fldChar w:fldCharType="end"/>
        </w:r>
      </w:hyperlink>
    </w:p>
    <w:p w14:paraId="017D6350"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39" w:history="1">
        <w:r w:rsidR="001E2344" w:rsidRPr="00DC7D03">
          <w:rPr>
            <w:rStyle w:val="ac"/>
            <w:rFonts w:cs="Book Antiqua"/>
            <w:bCs/>
            <w:snapToGrid w:val="0"/>
          </w:rPr>
          <w:t>2.2.8</w:t>
        </w:r>
        <w:r w:rsidR="001E2344" w:rsidRPr="00DC7D03">
          <w:rPr>
            <w:rStyle w:val="ac"/>
          </w:rPr>
          <w:t xml:space="preserve"> Object-Oriented Programming (Class)</w:t>
        </w:r>
        <w:r w:rsidR="001E2344">
          <w:rPr>
            <w:webHidden/>
          </w:rPr>
          <w:tab/>
        </w:r>
        <w:r w:rsidR="001E2344">
          <w:rPr>
            <w:webHidden/>
          </w:rPr>
          <w:fldChar w:fldCharType="begin"/>
        </w:r>
        <w:r w:rsidR="001E2344">
          <w:rPr>
            <w:webHidden/>
          </w:rPr>
          <w:instrText xml:space="preserve"> PAGEREF _Toc47087239 \h </w:instrText>
        </w:r>
        <w:r w:rsidR="001E2344">
          <w:rPr>
            <w:webHidden/>
          </w:rPr>
        </w:r>
        <w:r w:rsidR="001E2344">
          <w:rPr>
            <w:webHidden/>
          </w:rPr>
          <w:fldChar w:fldCharType="separate"/>
        </w:r>
        <w:r w:rsidR="00DE667E">
          <w:rPr>
            <w:webHidden/>
          </w:rPr>
          <w:t>27</w:t>
        </w:r>
        <w:r w:rsidR="001E2344">
          <w:rPr>
            <w:webHidden/>
          </w:rPr>
          <w:fldChar w:fldCharType="end"/>
        </w:r>
      </w:hyperlink>
    </w:p>
    <w:p w14:paraId="4257A1B2"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40" w:history="1">
        <w:r w:rsidR="001E2344" w:rsidRPr="00DC7D03">
          <w:rPr>
            <w:rStyle w:val="ac"/>
            <w:rFonts w:cs="Book Antiqua"/>
            <w:bCs/>
            <w:noProof/>
          </w:rPr>
          <w:t>2.2.8.1</w:t>
        </w:r>
        <w:r w:rsidR="001E2344" w:rsidRPr="00DC7D03">
          <w:rPr>
            <w:rStyle w:val="ac"/>
            <w:noProof/>
          </w:rPr>
          <w:t xml:space="preserve"> Creating and Using Classes</w:t>
        </w:r>
        <w:r w:rsidR="001E2344">
          <w:rPr>
            <w:noProof/>
            <w:webHidden/>
          </w:rPr>
          <w:tab/>
        </w:r>
        <w:r w:rsidR="001E2344">
          <w:rPr>
            <w:noProof/>
            <w:webHidden/>
          </w:rPr>
          <w:fldChar w:fldCharType="begin"/>
        </w:r>
        <w:r w:rsidR="001E2344">
          <w:rPr>
            <w:noProof/>
            <w:webHidden/>
          </w:rPr>
          <w:instrText xml:space="preserve"> PAGEREF _Toc47087240 \h </w:instrText>
        </w:r>
        <w:r w:rsidR="001E2344">
          <w:rPr>
            <w:noProof/>
            <w:webHidden/>
          </w:rPr>
        </w:r>
        <w:r w:rsidR="001E2344">
          <w:rPr>
            <w:noProof/>
            <w:webHidden/>
          </w:rPr>
          <w:fldChar w:fldCharType="separate"/>
        </w:r>
        <w:r w:rsidR="00DE667E">
          <w:rPr>
            <w:noProof/>
            <w:webHidden/>
          </w:rPr>
          <w:t>27</w:t>
        </w:r>
        <w:r w:rsidR="001E2344">
          <w:rPr>
            <w:noProof/>
            <w:webHidden/>
          </w:rPr>
          <w:fldChar w:fldCharType="end"/>
        </w:r>
      </w:hyperlink>
    </w:p>
    <w:p w14:paraId="36E2F4E5"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41" w:history="1">
        <w:r w:rsidR="001E2344" w:rsidRPr="00DC7D03">
          <w:rPr>
            <w:rStyle w:val="ac"/>
            <w:rFonts w:cs="Book Antiqua"/>
            <w:bCs/>
            <w:noProof/>
          </w:rPr>
          <w:t>2.2.8.2</w:t>
        </w:r>
        <w:r w:rsidR="001E2344" w:rsidRPr="00DC7D03">
          <w:rPr>
            <w:rStyle w:val="ac"/>
            <w:noProof/>
          </w:rPr>
          <w:t xml:space="preserve"> Attributes of Class</w:t>
        </w:r>
        <w:r w:rsidR="001E2344">
          <w:rPr>
            <w:noProof/>
            <w:webHidden/>
          </w:rPr>
          <w:tab/>
        </w:r>
        <w:r w:rsidR="001E2344">
          <w:rPr>
            <w:noProof/>
            <w:webHidden/>
          </w:rPr>
          <w:fldChar w:fldCharType="begin"/>
        </w:r>
        <w:r w:rsidR="001E2344">
          <w:rPr>
            <w:noProof/>
            <w:webHidden/>
          </w:rPr>
          <w:instrText xml:space="preserve"> PAGEREF _Toc47087241 \h </w:instrText>
        </w:r>
        <w:r w:rsidR="001E2344">
          <w:rPr>
            <w:noProof/>
            <w:webHidden/>
          </w:rPr>
        </w:r>
        <w:r w:rsidR="001E2344">
          <w:rPr>
            <w:noProof/>
            <w:webHidden/>
          </w:rPr>
          <w:fldChar w:fldCharType="separate"/>
        </w:r>
        <w:r w:rsidR="00DE667E">
          <w:rPr>
            <w:noProof/>
            <w:webHidden/>
          </w:rPr>
          <w:t>27</w:t>
        </w:r>
        <w:r w:rsidR="001E2344">
          <w:rPr>
            <w:noProof/>
            <w:webHidden/>
          </w:rPr>
          <w:fldChar w:fldCharType="end"/>
        </w:r>
      </w:hyperlink>
    </w:p>
    <w:p w14:paraId="3BD9C238"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42" w:history="1">
        <w:r w:rsidR="001E2344" w:rsidRPr="00DC7D03">
          <w:rPr>
            <w:rStyle w:val="ac"/>
            <w:rFonts w:cs="Book Antiqua"/>
            <w:bCs/>
            <w:noProof/>
          </w:rPr>
          <w:t>2.2.8.3</w:t>
        </w:r>
        <w:r w:rsidR="001E2344" w:rsidRPr="00DC7D03">
          <w:rPr>
            <w:rStyle w:val="ac"/>
            <w:noProof/>
          </w:rPr>
          <w:t xml:space="preserve"> Encapsulating Classes</w:t>
        </w:r>
        <w:r w:rsidR="001E2344">
          <w:rPr>
            <w:noProof/>
            <w:webHidden/>
          </w:rPr>
          <w:tab/>
        </w:r>
        <w:r w:rsidR="001E2344">
          <w:rPr>
            <w:noProof/>
            <w:webHidden/>
          </w:rPr>
          <w:fldChar w:fldCharType="begin"/>
        </w:r>
        <w:r w:rsidR="001E2344">
          <w:rPr>
            <w:noProof/>
            <w:webHidden/>
          </w:rPr>
          <w:instrText xml:space="preserve"> PAGEREF _Toc47087242 \h </w:instrText>
        </w:r>
        <w:r w:rsidR="001E2344">
          <w:rPr>
            <w:noProof/>
            <w:webHidden/>
          </w:rPr>
        </w:r>
        <w:r w:rsidR="001E2344">
          <w:rPr>
            <w:noProof/>
            <w:webHidden/>
          </w:rPr>
          <w:fldChar w:fldCharType="separate"/>
        </w:r>
        <w:r w:rsidR="00DE667E">
          <w:rPr>
            <w:noProof/>
            <w:webHidden/>
          </w:rPr>
          <w:t>28</w:t>
        </w:r>
        <w:r w:rsidR="001E2344">
          <w:rPr>
            <w:noProof/>
            <w:webHidden/>
          </w:rPr>
          <w:fldChar w:fldCharType="end"/>
        </w:r>
      </w:hyperlink>
    </w:p>
    <w:p w14:paraId="2BFCADB2"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43" w:history="1">
        <w:r w:rsidR="001E2344" w:rsidRPr="00DC7D03">
          <w:rPr>
            <w:rStyle w:val="ac"/>
            <w:rFonts w:cs="Book Antiqua"/>
            <w:bCs/>
            <w:noProof/>
          </w:rPr>
          <w:t>2.2.8.4</w:t>
        </w:r>
        <w:r w:rsidR="001E2344" w:rsidRPr="00DC7D03">
          <w:rPr>
            <w:rStyle w:val="ac"/>
            <w:noProof/>
          </w:rPr>
          <w:t xml:space="preserve"> Inheriting Classes</w:t>
        </w:r>
        <w:r w:rsidR="001E2344">
          <w:rPr>
            <w:noProof/>
            <w:webHidden/>
          </w:rPr>
          <w:tab/>
        </w:r>
        <w:r w:rsidR="001E2344">
          <w:rPr>
            <w:noProof/>
            <w:webHidden/>
          </w:rPr>
          <w:fldChar w:fldCharType="begin"/>
        </w:r>
        <w:r w:rsidR="001E2344">
          <w:rPr>
            <w:noProof/>
            <w:webHidden/>
          </w:rPr>
          <w:instrText xml:space="preserve"> PAGEREF _Toc47087243 \h </w:instrText>
        </w:r>
        <w:r w:rsidR="001E2344">
          <w:rPr>
            <w:noProof/>
            <w:webHidden/>
          </w:rPr>
        </w:r>
        <w:r w:rsidR="001E2344">
          <w:rPr>
            <w:noProof/>
            <w:webHidden/>
          </w:rPr>
          <w:fldChar w:fldCharType="separate"/>
        </w:r>
        <w:r w:rsidR="00DE667E">
          <w:rPr>
            <w:noProof/>
            <w:webHidden/>
          </w:rPr>
          <w:t>28</w:t>
        </w:r>
        <w:r w:rsidR="001E2344">
          <w:rPr>
            <w:noProof/>
            <w:webHidden/>
          </w:rPr>
          <w:fldChar w:fldCharType="end"/>
        </w:r>
      </w:hyperlink>
    </w:p>
    <w:p w14:paraId="17A046DB"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44" w:history="1">
        <w:r w:rsidR="001E2344" w:rsidRPr="00DC7D03">
          <w:rPr>
            <w:rStyle w:val="ac"/>
            <w:rFonts w:cs="Book Antiqua"/>
            <w:bCs/>
            <w:noProof/>
          </w:rPr>
          <w:t>2.2.8.5</w:t>
        </w:r>
        <w:r w:rsidR="001E2344" w:rsidRPr="00DC7D03">
          <w:rPr>
            <w:rStyle w:val="ac"/>
            <w:noProof/>
          </w:rPr>
          <w:t xml:space="preserve"> Class Polymorphism</w:t>
        </w:r>
        <w:r w:rsidR="001E2344">
          <w:rPr>
            <w:noProof/>
            <w:webHidden/>
          </w:rPr>
          <w:tab/>
        </w:r>
        <w:r w:rsidR="001E2344">
          <w:rPr>
            <w:noProof/>
            <w:webHidden/>
          </w:rPr>
          <w:fldChar w:fldCharType="begin"/>
        </w:r>
        <w:r w:rsidR="001E2344">
          <w:rPr>
            <w:noProof/>
            <w:webHidden/>
          </w:rPr>
          <w:instrText xml:space="preserve"> PAGEREF _Toc47087244 \h </w:instrText>
        </w:r>
        <w:r w:rsidR="001E2344">
          <w:rPr>
            <w:noProof/>
            <w:webHidden/>
          </w:rPr>
        </w:r>
        <w:r w:rsidR="001E2344">
          <w:rPr>
            <w:noProof/>
            <w:webHidden/>
          </w:rPr>
          <w:fldChar w:fldCharType="separate"/>
        </w:r>
        <w:r w:rsidR="00DE667E">
          <w:rPr>
            <w:noProof/>
            <w:webHidden/>
          </w:rPr>
          <w:t>29</w:t>
        </w:r>
        <w:r w:rsidR="001E2344">
          <w:rPr>
            <w:noProof/>
            <w:webHidden/>
          </w:rPr>
          <w:fldChar w:fldCharType="end"/>
        </w:r>
      </w:hyperlink>
    </w:p>
    <w:p w14:paraId="7ACAF414" w14:textId="77777777" w:rsidR="001E2344" w:rsidRDefault="00957694">
      <w:pPr>
        <w:pStyle w:val="10"/>
        <w:tabs>
          <w:tab w:val="right" w:leader="dot" w:pos="9629"/>
        </w:tabs>
        <w:rPr>
          <w:rFonts w:asciiTheme="minorHAnsi" w:eastAsiaTheme="minorEastAsia" w:hAnsiTheme="minorHAnsi" w:cstheme="minorBidi"/>
          <w:b w:val="0"/>
          <w:bCs w:val="0"/>
          <w:noProof/>
          <w:kern w:val="2"/>
          <w:sz w:val="21"/>
          <w:szCs w:val="22"/>
        </w:rPr>
      </w:pPr>
      <w:hyperlink w:anchor="_Toc47087245" w:history="1">
        <w:r w:rsidR="001E2344" w:rsidRPr="00DC7D03">
          <w:rPr>
            <w:rStyle w:val="ac"/>
            <w:noProof/>
          </w:rPr>
          <w:t>3 Python - Advanced</w:t>
        </w:r>
        <w:r w:rsidR="001E2344">
          <w:rPr>
            <w:noProof/>
            <w:webHidden/>
          </w:rPr>
          <w:tab/>
        </w:r>
        <w:r w:rsidR="001E2344">
          <w:rPr>
            <w:noProof/>
            <w:webHidden/>
          </w:rPr>
          <w:fldChar w:fldCharType="begin"/>
        </w:r>
        <w:r w:rsidR="001E2344">
          <w:rPr>
            <w:noProof/>
            <w:webHidden/>
          </w:rPr>
          <w:instrText xml:space="preserve"> PAGEREF _Toc47087245 \h </w:instrText>
        </w:r>
        <w:r w:rsidR="001E2344">
          <w:rPr>
            <w:noProof/>
            <w:webHidden/>
          </w:rPr>
        </w:r>
        <w:r w:rsidR="001E2344">
          <w:rPr>
            <w:noProof/>
            <w:webHidden/>
          </w:rPr>
          <w:fldChar w:fldCharType="separate"/>
        </w:r>
        <w:r w:rsidR="00DE667E">
          <w:rPr>
            <w:noProof/>
            <w:webHidden/>
          </w:rPr>
          <w:t>31</w:t>
        </w:r>
        <w:r w:rsidR="001E2344">
          <w:rPr>
            <w:noProof/>
            <w:webHidden/>
          </w:rPr>
          <w:fldChar w:fldCharType="end"/>
        </w:r>
      </w:hyperlink>
    </w:p>
    <w:p w14:paraId="5702B021" w14:textId="77777777" w:rsidR="001E2344" w:rsidRDefault="00957694">
      <w:pPr>
        <w:pStyle w:val="20"/>
        <w:tabs>
          <w:tab w:val="right" w:leader="dot" w:pos="9629"/>
        </w:tabs>
        <w:rPr>
          <w:rFonts w:asciiTheme="minorHAnsi" w:eastAsiaTheme="minorEastAsia" w:hAnsiTheme="minorHAnsi" w:cstheme="minorBidi"/>
          <w:kern w:val="2"/>
          <w:szCs w:val="22"/>
        </w:rPr>
      </w:pPr>
      <w:hyperlink w:anchor="_Toc47087246" w:history="1">
        <w:r w:rsidR="001E2344" w:rsidRPr="00DC7D03">
          <w:rPr>
            <w:rStyle w:val="ac"/>
            <w:snapToGrid w:val="0"/>
          </w:rPr>
          <w:t>3.1</w:t>
        </w:r>
        <w:r w:rsidR="001E2344" w:rsidRPr="00DC7D03">
          <w:rPr>
            <w:rStyle w:val="ac"/>
          </w:rPr>
          <w:t xml:space="preserve"> Introduction</w:t>
        </w:r>
        <w:r w:rsidR="001E2344">
          <w:rPr>
            <w:webHidden/>
          </w:rPr>
          <w:tab/>
        </w:r>
        <w:r w:rsidR="001E2344">
          <w:rPr>
            <w:webHidden/>
          </w:rPr>
          <w:fldChar w:fldCharType="begin"/>
        </w:r>
        <w:r w:rsidR="001E2344">
          <w:rPr>
            <w:webHidden/>
          </w:rPr>
          <w:instrText xml:space="preserve"> PAGEREF _Toc47087246 \h </w:instrText>
        </w:r>
        <w:r w:rsidR="001E2344">
          <w:rPr>
            <w:webHidden/>
          </w:rPr>
        </w:r>
        <w:r w:rsidR="001E2344">
          <w:rPr>
            <w:webHidden/>
          </w:rPr>
          <w:fldChar w:fldCharType="separate"/>
        </w:r>
        <w:r w:rsidR="00DE667E">
          <w:rPr>
            <w:webHidden/>
          </w:rPr>
          <w:t>31</w:t>
        </w:r>
        <w:r w:rsidR="001E2344">
          <w:rPr>
            <w:webHidden/>
          </w:rPr>
          <w:fldChar w:fldCharType="end"/>
        </w:r>
      </w:hyperlink>
    </w:p>
    <w:p w14:paraId="1D2BCE69" w14:textId="77777777" w:rsidR="001E2344" w:rsidRDefault="00957694">
      <w:pPr>
        <w:pStyle w:val="20"/>
        <w:tabs>
          <w:tab w:val="right" w:leader="dot" w:pos="9629"/>
        </w:tabs>
        <w:rPr>
          <w:rFonts w:asciiTheme="minorHAnsi" w:eastAsiaTheme="minorEastAsia" w:hAnsiTheme="minorHAnsi" w:cstheme="minorBidi"/>
          <w:kern w:val="2"/>
          <w:szCs w:val="22"/>
        </w:rPr>
      </w:pPr>
      <w:hyperlink w:anchor="_Toc47087247" w:history="1">
        <w:r w:rsidR="001E2344" w:rsidRPr="00DC7D03">
          <w:rPr>
            <w:rStyle w:val="ac"/>
            <w:snapToGrid w:val="0"/>
          </w:rPr>
          <w:t>3.2</w:t>
        </w:r>
        <w:r w:rsidR="001E2344" w:rsidRPr="00DC7D03">
          <w:rPr>
            <w:rStyle w:val="ac"/>
          </w:rPr>
          <w:t xml:space="preserve"> Code Practices</w:t>
        </w:r>
        <w:r w:rsidR="001E2344">
          <w:rPr>
            <w:webHidden/>
          </w:rPr>
          <w:tab/>
        </w:r>
        <w:r w:rsidR="001E2344">
          <w:rPr>
            <w:webHidden/>
          </w:rPr>
          <w:fldChar w:fldCharType="begin"/>
        </w:r>
        <w:r w:rsidR="001E2344">
          <w:rPr>
            <w:webHidden/>
          </w:rPr>
          <w:instrText xml:space="preserve"> PAGEREF _Toc47087247 \h </w:instrText>
        </w:r>
        <w:r w:rsidR="001E2344">
          <w:rPr>
            <w:webHidden/>
          </w:rPr>
        </w:r>
        <w:r w:rsidR="001E2344">
          <w:rPr>
            <w:webHidden/>
          </w:rPr>
          <w:fldChar w:fldCharType="separate"/>
        </w:r>
        <w:r w:rsidR="00DE667E">
          <w:rPr>
            <w:webHidden/>
          </w:rPr>
          <w:t>31</w:t>
        </w:r>
        <w:r w:rsidR="001E2344">
          <w:rPr>
            <w:webHidden/>
          </w:rPr>
          <w:fldChar w:fldCharType="end"/>
        </w:r>
      </w:hyperlink>
    </w:p>
    <w:p w14:paraId="349A659E"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48" w:history="1">
        <w:r w:rsidR="001E2344" w:rsidRPr="00DC7D03">
          <w:rPr>
            <w:rStyle w:val="ac"/>
            <w:rFonts w:cs="Book Antiqua"/>
            <w:bCs/>
            <w:snapToGrid w:val="0"/>
          </w:rPr>
          <w:t>3.2.1</w:t>
        </w:r>
        <w:r w:rsidR="001E2344" w:rsidRPr="00DC7D03">
          <w:rPr>
            <w:rStyle w:val="ac"/>
          </w:rPr>
          <w:t xml:space="preserve"> Regular Expressions</w:t>
        </w:r>
        <w:r w:rsidR="001E2344">
          <w:rPr>
            <w:webHidden/>
          </w:rPr>
          <w:tab/>
        </w:r>
        <w:r w:rsidR="001E2344">
          <w:rPr>
            <w:webHidden/>
          </w:rPr>
          <w:fldChar w:fldCharType="begin"/>
        </w:r>
        <w:r w:rsidR="001E2344">
          <w:rPr>
            <w:webHidden/>
          </w:rPr>
          <w:instrText xml:space="preserve"> PAGEREF _Toc47087248 \h </w:instrText>
        </w:r>
        <w:r w:rsidR="001E2344">
          <w:rPr>
            <w:webHidden/>
          </w:rPr>
        </w:r>
        <w:r w:rsidR="001E2344">
          <w:rPr>
            <w:webHidden/>
          </w:rPr>
          <w:fldChar w:fldCharType="separate"/>
        </w:r>
        <w:r w:rsidR="00DE667E">
          <w:rPr>
            <w:webHidden/>
          </w:rPr>
          <w:t>31</w:t>
        </w:r>
        <w:r w:rsidR="001E2344">
          <w:rPr>
            <w:webHidden/>
          </w:rPr>
          <w:fldChar w:fldCharType="end"/>
        </w:r>
      </w:hyperlink>
    </w:p>
    <w:p w14:paraId="22391F37"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49" w:history="1">
        <w:r w:rsidR="001E2344" w:rsidRPr="00DC7D03">
          <w:rPr>
            <w:rStyle w:val="ac"/>
            <w:rFonts w:cs="Book Antiqua"/>
            <w:bCs/>
            <w:noProof/>
          </w:rPr>
          <w:t>3.2.1.1</w:t>
        </w:r>
        <w:r w:rsidR="001E2344" w:rsidRPr="00DC7D03">
          <w:rPr>
            <w:rStyle w:val="ac"/>
            <w:noProof/>
          </w:rPr>
          <w:t xml:space="preserve"> re.match</w:t>
        </w:r>
        <w:r w:rsidR="001E2344">
          <w:rPr>
            <w:noProof/>
            <w:webHidden/>
          </w:rPr>
          <w:tab/>
        </w:r>
        <w:r w:rsidR="001E2344">
          <w:rPr>
            <w:noProof/>
            <w:webHidden/>
          </w:rPr>
          <w:fldChar w:fldCharType="begin"/>
        </w:r>
        <w:r w:rsidR="001E2344">
          <w:rPr>
            <w:noProof/>
            <w:webHidden/>
          </w:rPr>
          <w:instrText xml:space="preserve"> PAGEREF _Toc47087249 \h </w:instrText>
        </w:r>
        <w:r w:rsidR="001E2344">
          <w:rPr>
            <w:noProof/>
            <w:webHidden/>
          </w:rPr>
        </w:r>
        <w:r w:rsidR="001E2344">
          <w:rPr>
            <w:noProof/>
            <w:webHidden/>
          </w:rPr>
          <w:fldChar w:fldCharType="separate"/>
        </w:r>
        <w:r w:rsidR="00DE667E">
          <w:rPr>
            <w:noProof/>
            <w:webHidden/>
          </w:rPr>
          <w:t>33</w:t>
        </w:r>
        <w:r w:rsidR="001E2344">
          <w:rPr>
            <w:noProof/>
            <w:webHidden/>
          </w:rPr>
          <w:fldChar w:fldCharType="end"/>
        </w:r>
      </w:hyperlink>
    </w:p>
    <w:p w14:paraId="046F3908"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50" w:history="1">
        <w:r w:rsidR="001E2344" w:rsidRPr="00DC7D03">
          <w:rPr>
            <w:rStyle w:val="ac"/>
            <w:rFonts w:cs="Book Antiqua"/>
            <w:bCs/>
            <w:noProof/>
          </w:rPr>
          <w:t>3.2.1.2</w:t>
        </w:r>
        <w:r w:rsidR="001E2344" w:rsidRPr="00DC7D03">
          <w:rPr>
            <w:rStyle w:val="ac"/>
            <w:noProof/>
          </w:rPr>
          <w:t xml:space="preserve"> re.search</w:t>
        </w:r>
        <w:r w:rsidR="001E2344">
          <w:rPr>
            <w:noProof/>
            <w:webHidden/>
          </w:rPr>
          <w:tab/>
        </w:r>
        <w:r w:rsidR="001E2344">
          <w:rPr>
            <w:noProof/>
            <w:webHidden/>
          </w:rPr>
          <w:fldChar w:fldCharType="begin"/>
        </w:r>
        <w:r w:rsidR="001E2344">
          <w:rPr>
            <w:noProof/>
            <w:webHidden/>
          </w:rPr>
          <w:instrText xml:space="preserve"> PAGEREF _Toc47087250 \h </w:instrText>
        </w:r>
        <w:r w:rsidR="001E2344">
          <w:rPr>
            <w:noProof/>
            <w:webHidden/>
          </w:rPr>
        </w:r>
        <w:r w:rsidR="001E2344">
          <w:rPr>
            <w:noProof/>
            <w:webHidden/>
          </w:rPr>
          <w:fldChar w:fldCharType="separate"/>
        </w:r>
        <w:r w:rsidR="00DE667E">
          <w:rPr>
            <w:noProof/>
            <w:webHidden/>
          </w:rPr>
          <w:t>33</w:t>
        </w:r>
        <w:r w:rsidR="001E2344">
          <w:rPr>
            <w:noProof/>
            <w:webHidden/>
          </w:rPr>
          <w:fldChar w:fldCharType="end"/>
        </w:r>
      </w:hyperlink>
    </w:p>
    <w:p w14:paraId="39EB964A"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51" w:history="1">
        <w:r w:rsidR="001E2344" w:rsidRPr="00DC7D03">
          <w:rPr>
            <w:rStyle w:val="ac"/>
            <w:rFonts w:cs="Book Antiqua"/>
            <w:bCs/>
            <w:noProof/>
          </w:rPr>
          <w:t>3.2.1.3</w:t>
        </w:r>
        <w:r w:rsidR="001E2344" w:rsidRPr="00DC7D03">
          <w:rPr>
            <w:rStyle w:val="ac"/>
            <w:noProof/>
          </w:rPr>
          <w:t xml:space="preserve"> Retrieval and Replacement</w:t>
        </w:r>
        <w:r w:rsidR="001E2344">
          <w:rPr>
            <w:noProof/>
            <w:webHidden/>
          </w:rPr>
          <w:tab/>
        </w:r>
        <w:r w:rsidR="001E2344">
          <w:rPr>
            <w:noProof/>
            <w:webHidden/>
          </w:rPr>
          <w:fldChar w:fldCharType="begin"/>
        </w:r>
        <w:r w:rsidR="001E2344">
          <w:rPr>
            <w:noProof/>
            <w:webHidden/>
          </w:rPr>
          <w:instrText xml:space="preserve"> PAGEREF _Toc47087251 \h </w:instrText>
        </w:r>
        <w:r w:rsidR="001E2344">
          <w:rPr>
            <w:noProof/>
            <w:webHidden/>
          </w:rPr>
        </w:r>
        <w:r w:rsidR="001E2344">
          <w:rPr>
            <w:noProof/>
            <w:webHidden/>
          </w:rPr>
          <w:fldChar w:fldCharType="separate"/>
        </w:r>
        <w:r w:rsidR="00DE667E">
          <w:rPr>
            <w:noProof/>
            <w:webHidden/>
          </w:rPr>
          <w:t>33</w:t>
        </w:r>
        <w:r w:rsidR="001E2344">
          <w:rPr>
            <w:noProof/>
            <w:webHidden/>
          </w:rPr>
          <w:fldChar w:fldCharType="end"/>
        </w:r>
      </w:hyperlink>
    </w:p>
    <w:p w14:paraId="1DF15912"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52" w:history="1">
        <w:r w:rsidR="001E2344" w:rsidRPr="00DC7D03">
          <w:rPr>
            <w:rStyle w:val="ac"/>
            <w:rFonts w:cs="Book Antiqua"/>
            <w:bCs/>
            <w:noProof/>
          </w:rPr>
          <w:t>3.2.1.4</w:t>
        </w:r>
        <w:r w:rsidR="001E2344" w:rsidRPr="00DC7D03">
          <w:rPr>
            <w:rStyle w:val="ac"/>
            <w:noProof/>
          </w:rPr>
          <w:t xml:space="preserve"> re.compile</w:t>
        </w:r>
        <w:r w:rsidR="001E2344">
          <w:rPr>
            <w:noProof/>
            <w:webHidden/>
          </w:rPr>
          <w:tab/>
        </w:r>
        <w:r w:rsidR="001E2344">
          <w:rPr>
            <w:noProof/>
            <w:webHidden/>
          </w:rPr>
          <w:fldChar w:fldCharType="begin"/>
        </w:r>
        <w:r w:rsidR="001E2344">
          <w:rPr>
            <w:noProof/>
            <w:webHidden/>
          </w:rPr>
          <w:instrText xml:space="preserve"> PAGEREF _Toc47087252 \h </w:instrText>
        </w:r>
        <w:r w:rsidR="001E2344">
          <w:rPr>
            <w:noProof/>
            <w:webHidden/>
          </w:rPr>
        </w:r>
        <w:r w:rsidR="001E2344">
          <w:rPr>
            <w:noProof/>
            <w:webHidden/>
          </w:rPr>
          <w:fldChar w:fldCharType="separate"/>
        </w:r>
        <w:r w:rsidR="00DE667E">
          <w:rPr>
            <w:noProof/>
            <w:webHidden/>
          </w:rPr>
          <w:t>34</w:t>
        </w:r>
        <w:r w:rsidR="001E2344">
          <w:rPr>
            <w:noProof/>
            <w:webHidden/>
          </w:rPr>
          <w:fldChar w:fldCharType="end"/>
        </w:r>
      </w:hyperlink>
    </w:p>
    <w:p w14:paraId="4EF2C641"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53" w:history="1">
        <w:r w:rsidR="001E2344" w:rsidRPr="00DC7D03">
          <w:rPr>
            <w:rStyle w:val="ac"/>
            <w:rFonts w:cs="Book Antiqua"/>
            <w:bCs/>
            <w:noProof/>
          </w:rPr>
          <w:t>3.2.1.5</w:t>
        </w:r>
        <w:r w:rsidR="001E2344" w:rsidRPr="00DC7D03">
          <w:rPr>
            <w:rStyle w:val="ac"/>
            <w:noProof/>
          </w:rPr>
          <w:t xml:space="preserve"> findall</w:t>
        </w:r>
        <w:r w:rsidR="001E2344">
          <w:rPr>
            <w:noProof/>
            <w:webHidden/>
          </w:rPr>
          <w:tab/>
        </w:r>
        <w:r w:rsidR="001E2344">
          <w:rPr>
            <w:noProof/>
            <w:webHidden/>
          </w:rPr>
          <w:fldChar w:fldCharType="begin"/>
        </w:r>
        <w:r w:rsidR="001E2344">
          <w:rPr>
            <w:noProof/>
            <w:webHidden/>
          </w:rPr>
          <w:instrText xml:space="preserve"> PAGEREF _Toc47087253 \h </w:instrText>
        </w:r>
        <w:r w:rsidR="001E2344">
          <w:rPr>
            <w:noProof/>
            <w:webHidden/>
          </w:rPr>
        </w:r>
        <w:r w:rsidR="001E2344">
          <w:rPr>
            <w:noProof/>
            <w:webHidden/>
          </w:rPr>
          <w:fldChar w:fldCharType="separate"/>
        </w:r>
        <w:r w:rsidR="00DE667E">
          <w:rPr>
            <w:noProof/>
            <w:webHidden/>
          </w:rPr>
          <w:t>34</w:t>
        </w:r>
        <w:r w:rsidR="001E2344">
          <w:rPr>
            <w:noProof/>
            <w:webHidden/>
          </w:rPr>
          <w:fldChar w:fldCharType="end"/>
        </w:r>
      </w:hyperlink>
    </w:p>
    <w:p w14:paraId="52AC86BA"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54" w:history="1">
        <w:r w:rsidR="001E2344" w:rsidRPr="00DC7D03">
          <w:rPr>
            <w:rStyle w:val="ac"/>
            <w:rFonts w:cs="Book Antiqua"/>
            <w:bCs/>
            <w:noProof/>
          </w:rPr>
          <w:t>3.2.1.6</w:t>
        </w:r>
        <w:r w:rsidR="001E2344" w:rsidRPr="00DC7D03">
          <w:rPr>
            <w:rStyle w:val="ac"/>
            <w:noProof/>
          </w:rPr>
          <w:t xml:space="preserve"> re.split()</w:t>
        </w:r>
        <w:r w:rsidR="001E2344">
          <w:rPr>
            <w:noProof/>
            <w:webHidden/>
          </w:rPr>
          <w:tab/>
        </w:r>
        <w:r w:rsidR="001E2344">
          <w:rPr>
            <w:noProof/>
            <w:webHidden/>
          </w:rPr>
          <w:fldChar w:fldCharType="begin"/>
        </w:r>
        <w:r w:rsidR="001E2344">
          <w:rPr>
            <w:noProof/>
            <w:webHidden/>
          </w:rPr>
          <w:instrText xml:space="preserve"> PAGEREF _Toc47087254 \h </w:instrText>
        </w:r>
        <w:r w:rsidR="001E2344">
          <w:rPr>
            <w:noProof/>
            <w:webHidden/>
          </w:rPr>
        </w:r>
        <w:r w:rsidR="001E2344">
          <w:rPr>
            <w:noProof/>
            <w:webHidden/>
          </w:rPr>
          <w:fldChar w:fldCharType="separate"/>
        </w:r>
        <w:r w:rsidR="00DE667E">
          <w:rPr>
            <w:noProof/>
            <w:webHidden/>
          </w:rPr>
          <w:t>35</w:t>
        </w:r>
        <w:r w:rsidR="001E2344">
          <w:rPr>
            <w:noProof/>
            <w:webHidden/>
          </w:rPr>
          <w:fldChar w:fldCharType="end"/>
        </w:r>
      </w:hyperlink>
    </w:p>
    <w:p w14:paraId="3FB9629D"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55" w:history="1">
        <w:r w:rsidR="001E2344" w:rsidRPr="00DC7D03">
          <w:rPr>
            <w:rStyle w:val="ac"/>
            <w:rFonts w:cs="Book Antiqua"/>
            <w:bCs/>
            <w:snapToGrid w:val="0"/>
          </w:rPr>
          <w:t>3.2.2</w:t>
        </w:r>
        <w:r w:rsidR="001E2344" w:rsidRPr="00DC7D03">
          <w:rPr>
            <w:rStyle w:val="ac"/>
          </w:rPr>
          <w:t xml:space="preserve"> Decorators</w:t>
        </w:r>
        <w:r w:rsidR="001E2344">
          <w:rPr>
            <w:webHidden/>
          </w:rPr>
          <w:tab/>
        </w:r>
        <w:r w:rsidR="001E2344">
          <w:rPr>
            <w:webHidden/>
          </w:rPr>
          <w:fldChar w:fldCharType="begin"/>
        </w:r>
        <w:r w:rsidR="001E2344">
          <w:rPr>
            <w:webHidden/>
          </w:rPr>
          <w:instrText xml:space="preserve"> PAGEREF _Toc47087255 \h </w:instrText>
        </w:r>
        <w:r w:rsidR="001E2344">
          <w:rPr>
            <w:webHidden/>
          </w:rPr>
        </w:r>
        <w:r w:rsidR="001E2344">
          <w:rPr>
            <w:webHidden/>
          </w:rPr>
          <w:fldChar w:fldCharType="separate"/>
        </w:r>
        <w:r w:rsidR="00DE667E">
          <w:rPr>
            <w:webHidden/>
          </w:rPr>
          <w:t>35</w:t>
        </w:r>
        <w:r w:rsidR="001E2344">
          <w:rPr>
            <w:webHidden/>
          </w:rPr>
          <w:fldChar w:fldCharType="end"/>
        </w:r>
      </w:hyperlink>
    </w:p>
    <w:p w14:paraId="46090118"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56" w:history="1">
        <w:r w:rsidR="001E2344" w:rsidRPr="00DC7D03">
          <w:rPr>
            <w:rStyle w:val="ac"/>
            <w:rFonts w:cs="Book Antiqua"/>
            <w:bCs/>
            <w:snapToGrid w:val="0"/>
          </w:rPr>
          <w:t>3.2.3</w:t>
        </w:r>
        <w:r w:rsidR="001E2344" w:rsidRPr="00DC7D03">
          <w:rPr>
            <w:rStyle w:val="ac"/>
          </w:rPr>
          <w:t xml:space="preserve"> Generators</w:t>
        </w:r>
        <w:r w:rsidR="001E2344">
          <w:rPr>
            <w:webHidden/>
          </w:rPr>
          <w:tab/>
        </w:r>
        <w:r w:rsidR="001E2344">
          <w:rPr>
            <w:webHidden/>
          </w:rPr>
          <w:fldChar w:fldCharType="begin"/>
        </w:r>
        <w:r w:rsidR="001E2344">
          <w:rPr>
            <w:webHidden/>
          </w:rPr>
          <w:instrText xml:space="preserve"> PAGEREF _Toc47087256 \h </w:instrText>
        </w:r>
        <w:r w:rsidR="001E2344">
          <w:rPr>
            <w:webHidden/>
          </w:rPr>
        </w:r>
        <w:r w:rsidR="001E2344">
          <w:rPr>
            <w:webHidden/>
          </w:rPr>
          <w:fldChar w:fldCharType="separate"/>
        </w:r>
        <w:r w:rsidR="00DE667E">
          <w:rPr>
            <w:webHidden/>
          </w:rPr>
          <w:t>36</w:t>
        </w:r>
        <w:r w:rsidR="001E2344">
          <w:rPr>
            <w:webHidden/>
          </w:rPr>
          <w:fldChar w:fldCharType="end"/>
        </w:r>
      </w:hyperlink>
    </w:p>
    <w:p w14:paraId="627BCA50"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57" w:history="1">
        <w:r w:rsidR="001E2344" w:rsidRPr="00DC7D03">
          <w:rPr>
            <w:rStyle w:val="ac"/>
            <w:rFonts w:cs="Book Antiqua"/>
            <w:bCs/>
            <w:snapToGrid w:val="0"/>
          </w:rPr>
          <w:t>3.2.4</w:t>
        </w:r>
        <w:r w:rsidR="001E2344" w:rsidRPr="00DC7D03">
          <w:rPr>
            <w:rStyle w:val="ac"/>
          </w:rPr>
          <w:t xml:space="preserve"> Iterators</w:t>
        </w:r>
        <w:r w:rsidR="001E2344">
          <w:rPr>
            <w:webHidden/>
          </w:rPr>
          <w:tab/>
        </w:r>
        <w:r w:rsidR="001E2344">
          <w:rPr>
            <w:webHidden/>
          </w:rPr>
          <w:fldChar w:fldCharType="begin"/>
        </w:r>
        <w:r w:rsidR="001E2344">
          <w:rPr>
            <w:webHidden/>
          </w:rPr>
          <w:instrText xml:space="preserve"> PAGEREF _Toc47087257 \h </w:instrText>
        </w:r>
        <w:r w:rsidR="001E2344">
          <w:rPr>
            <w:webHidden/>
          </w:rPr>
        </w:r>
        <w:r w:rsidR="001E2344">
          <w:rPr>
            <w:webHidden/>
          </w:rPr>
          <w:fldChar w:fldCharType="separate"/>
        </w:r>
        <w:r w:rsidR="00DE667E">
          <w:rPr>
            <w:webHidden/>
          </w:rPr>
          <w:t>37</w:t>
        </w:r>
        <w:r w:rsidR="001E2344">
          <w:rPr>
            <w:webHidden/>
          </w:rPr>
          <w:fldChar w:fldCharType="end"/>
        </w:r>
      </w:hyperlink>
    </w:p>
    <w:p w14:paraId="420D3BAD" w14:textId="77777777" w:rsidR="001E2344" w:rsidRDefault="00957694">
      <w:pPr>
        <w:pStyle w:val="30"/>
        <w:tabs>
          <w:tab w:val="right" w:leader="dot" w:pos="9629"/>
        </w:tabs>
        <w:rPr>
          <w:rFonts w:asciiTheme="minorHAnsi" w:eastAsiaTheme="minorEastAsia" w:hAnsiTheme="minorHAnsi" w:cstheme="minorBidi"/>
          <w:kern w:val="2"/>
          <w:szCs w:val="22"/>
        </w:rPr>
      </w:pPr>
      <w:hyperlink w:anchor="_Toc47087258" w:history="1">
        <w:r w:rsidR="001E2344" w:rsidRPr="00DC7D03">
          <w:rPr>
            <w:rStyle w:val="ac"/>
            <w:rFonts w:cs="Book Antiqua"/>
            <w:bCs/>
            <w:snapToGrid w:val="0"/>
          </w:rPr>
          <w:t>3.2.5</w:t>
        </w:r>
        <w:r w:rsidR="001E2344" w:rsidRPr="00DC7D03">
          <w:rPr>
            <w:rStyle w:val="ac"/>
          </w:rPr>
          <w:t xml:space="preserve"> Multiple Tasks</w:t>
        </w:r>
        <w:r w:rsidR="001E2344">
          <w:rPr>
            <w:webHidden/>
          </w:rPr>
          <w:tab/>
        </w:r>
        <w:r w:rsidR="001E2344">
          <w:rPr>
            <w:webHidden/>
          </w:rPr>
          <w:fldChar w:fldCharType="begin"/>
        </w:r>
        <w:r w:rsidR="001E2344">
          <w:rPr>
            <w:webHidden/>
          </w:rPr>
          <w:instrText xml:space="preserve"> PAGEREF _Toc47087258 \h </w:instrText>
        </w:r>
        <w:r w:rsidR="001E2344">
          <w:rPr>
            <w:webHidden/>
          </w:rPr>
        </w:r>
        <w:r w:rsidR="001E2344">
          <w:rPr>
            <w:webHidden/>
          </w:rPr>
          <w:fldChar w:fldCharType="separate"/>
        </w:r>
        <w:r w:rsidR="00DE667E">
          <w:rPr>
            <w:webHidden/>
          </w:rPr>
          <w:t>39</w:t>
        </w:r>
        <w:r w:rsidR="001E2344">
          <w:rPr>
            <w:webHidden/>
          </w:rPr>
          <w:fldChar w:fldCharType="end"/>
        </w:r>
      </w:hyperlink>
    </w:p>
    <w:p w14:paraId="10B722CF"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59" w:history="1">
        <w:r w:rsidR="001E2344" w:rsidRPr="00DC7D03">
          <w:rPr>
            <w:rStyle w:val="ac"/>
            <w:rFonts w:cs="Book Antiqua"/>
            <w:bCs/>
            <w:noProof/>
          </w:rPr>
          <w:t>3.2.5.1</w:t>
        </w:r>
        <w:r w:rsidR="001E2344" w:rsidRPr="00DC7D03">
          <w:rPr>
            <w:rStyle w:val="ac"/>
            <w:noProof/>
          </w:rPr>
          <w:t xml:space="preserve"> Multiple Threads</w:t>
        </w:r>
        <w:r w:rsidR="001E2344">
          <w:rPr>
            <w:noProof/>
            <w:webHidden/>
          </w:rPr>
          <w:tab/>
        </w:r>
        <w:r w:rsidR="001E2344">
          <w:rPr>
            <w:noProof/>
            <w:webHidden/>
          </w:rPr>
          <w:fldChar w:fldCharType="begin"/>
        </w:r>
        <w:r w:rsidR="001E2344">
          <w:rPr>
            <w:noProof/>
            <w:webHidden/>
          </w:rPr>
          <w:instrText xml:space="preserve"> PAGEREF _Toc47087259 \h </w:instrText>
        </w:r>
        <w:r w:rsidR="001E2344">
          <w:rPr>
            <w:noProof/>
            <w:webHidden/>
          </w:rPr>
        </w:r>
        <w:r w:rsidR="001E2344">
          <w:rPr>
            <w:noProof/>
            <w:webHidden/>
          </w:rPr>
          <w:fldChar w:fldCharType="separate"/>
        </w:r>
        <w:r w:rsidR="00DE667E">
          <w:rPr>
            <w:noProof/>
            <w:webHidden/>
          </w:rPr>
          <w:t>39</w:t>
        </w:r>
        <w:r w:rsidR="001E2344">
          <w:rPr>
            <w:noProof/>
            <w:webHidden/>
          </w:rPr>
          <w:fldChar w:fldCharType="end"/>
        </w:r>
      </w:hyperlink>
    </w:p>
    <w:p w14:paraId="5CBF1333" w14:textId="77777777" w:rsidR="001E2344" w:rsidRDefault="00957694">
      <w:pPr>
        <w:pStyle w:val="41"/>
        <w:tabs>
          <w:tab w:val="right" w:leader="dot" w:pos="9629"/>
        </w:tabs>
        <w:rPr>
          <w:rFonts w:asciiTheme="minorHAnsi" w:eastAsiaTheme="minorEastAsia" w:hAnsiTheme="minorHAnsi" w:cstheme="minorBidi"/>
          <w:noProof/>
          <w:kern w:val="2"/>
          <w:szCs w:val="22"/>
        </w:rPr>
      </w:pPr>
      <w:hyperlink w:anchor="_Toc47087260" w:history="1">
        <w:r w:rsidR="001E2344" w:rsidRPr="00DC7D03">
          <w:rPr>
            <w:rStyle w:val="ac"/>
            <w:rFonts w:cs="Book Antiqua"/>
            <w:bCs/>
            <w:noProof/>
          </w:rPr>
          <w:t>3.2.5.2</w:t>
        </w:r>
        <w:r w:rsidR="001E2344" w:rsidRPr="00DC7D03">
          <w:rPr>
            <w:rStyle w:val="ac"/>
            <w:noProof/>
          </w:rPr>
          <w:t xml:space="preserve"> Multiple Processes</w:t>
        </w:r>
        <w:r w:rsidR="001E2344">
          <w:rPr>
            <w:noProof/>
            <w:webHidden/>
          </w:rPr>
          <w:tab/>
        </w:r>
        <w:r w:rsidR="001E2344">
          <w:rPr>
            <w:noProof/>
            <w:webHidden/>
          </w:rPr>
          <w:fldChar w:fldCharType="begin"/>
        </w:r>
        <w:r w:rsidR="001E2344">
          <w:rPr>
            <w:noProof/>
            <w:webHidden/>
          </w:rPr>
          <w:instrText xml:space="preserve"> PAGEREF _Toc47087260 \h </w:instrText>
        </w:r>
        <w:r w:rsidR="001E2344">
          <w:rPr>
            <w:noProof/>
            <w:webHidden/>
          </w:rPr>
        </w:r>
        <w:r w:rsidR="001E2344">
          <w:rPr>
            <w:noProof/>
            <w:webHidden/>
          </w:rPr>
          <w:fldChar w:fldCharType="separate"/>
        </w:r>
        <w:r w:rsidR="00DE667E">
          <w:rPr>
            <w:noProof/>
            <w:webHidden/>
          </w:rPr>
          <w:t>41</w:t>
        </w:r>
        <w:r w:rsidR="001E2344">
          <w:rPr>
            <w:noProof/>
            <w:webHidden/>
          </w:rPr>
          <w:fldChar w:fldCharType="end"/>
        </w:r>
      </w:hyperlink>
    </w:p>
    <w:p w14:paraId="3AEFEDEB" w14:textId="1E403C9C" w:rsidR="002B65D6" w:rsidRDefault="00FF6A72" w:rsidP="00E978EC">
      <w:r>
        <w:fldChar w:fldCharType="end"/>
      </w:r>
    </w:p>
    <w:p w14:paraId="21873141" w14:textId="77777777" w:rsidR="002B65D6" w:rsidRPr="003F5EDD" w:rsidRDefault="002B65D6" w:rsidP="00E978EC">
      <w:pPr>
        <w:sectPr w:rsidR="002B65D6" w:rsidRPr="003F5EDD" w:rsidSect="00E40B12">
          <w:pgSz w:w="11907" w:h="16840" w:code="9"/>
          <w:pgMar w:top="1701" w:right="1134" w:bottom="1701" w:left="1134" w:header="567" w:footer="567" w:gutter="0"/>
          <w:cols w:space="425"/>
          <w:docGrid w:linePitch="312"/>
        </w:sectPr>
      </w:pPr>
    </w:p>
    <w:p w14:paraId="5A795F22" w14:textId="4889B592" w:rsidR="007E2D3E" w:rsidRPr="008B5F0A" w:rsidRDefault="007E2D3E" w:rsidP="00E978EC">
      <w:pPr>
        <w:pStyle w:val="1"/>
      </w:pPr>
      <w:bookmarkStart w:id="10" w:name="_Toc46134828"/>
      <w:bookmarkStart w:id="11" w:name="_Toc47087219"/>
      <w:r w:rsidRPr="008B5F0A">
        <w:lastRenderedPageBreak/>
        <w:t xml:space="preserve">Setting </w:t>
      </w:r>
      <w:r w:rsidR="00CA44AC">
        <w:t>up</w:t>
      </w:r>
      <w:r w:rsidRPr="008B5F0A">
        <w:t xml:space="preserve"> the Environment</w:t>
      </w:r>
      <w:bookmarkEnd w:id="10"/>
      <w:bookmarkEnd w:id="11"/>
    </w:p>
    <w:p w14:paraId="7D4370FE" w14:textId="77777777" w:rsidR="007E2D3E" w:rsidRPr="008B5F0A" w:rsidRDefault="007E2D3E" w:rsidP="00E978EC">
      <w:pPr>
        <w:pStyle w:val="2"/>
      </w:pPr>
      <w:bookmarkStart w:id="12" w:name="_Toc466755573"/>
      <w:bookmarkStart w:id="13" w:name="_Toc40691270"/>
      <w:bookmarkStart w:id="14" w:name="_Toc40713606"/>
      <w:bookmarkStart w:id="15" w:name="_Toc46134829"/>
      <w:bookmarkStart w:id="16" w:name="_Toc47087220"/>
      <w:bookmarkEnd w:id="12"/>
      <w:r w:rsidRPr="008B5F0A">
        <w:t>Introduction to Anaconda</w:t>
      </w:r>
      <w:bookmarkEnd w:id="13"/>
      <w:bookmarkEnd w:id="14"/>
      <w:bookmarkEnd w:id="15"/>
      <w:bookmarkEnd w:id="16"/>
    </w:p>
    <w:p w14:paraId="1F52B1B8" w14:textId="77777777" w:rsidR="007E2D3E" w:rsidRPr="003F709C" w:rsidRDefault="007E2D3E" w:rsidP="00E978EC">
      <w:bookmarkStart w:id="17" w:name="_Toc25242780"/>
      <w:r w:rsidRPr="003F709C">
        <w:t xml:space="preserve">Anaconda is a distribution of Python for scientific computing, and it supports Linux, </w:t>
      </w:r>
      <w:proofErr w:type="spellStart"/>
      <w:r w:rsidRPr="003F709C">
        <w:t>macOS</w:t>
      </w:r>
      <w:proofErr w:type="spellEnd"/>
      <w:r w:rsidRPr="003F709C">
        <w:t xml:space="preserve">, and Windows. It provides simplified package management and environment management, and easily deals with the installation issues when the system has multiple Python versions and third-party packages. Anaconda uses </w:t>
      </w:r>
      <w:proofErr w:type="spellStart"/>
      <w:r w:rsidRPr="003F709C">
        <w:t>Conda</w:t>
      </w:r>
      <w:proofErr w:type="spellEnd"/>
      <w:r w:rsidRPr="003F709C">
        <w:t xml:space="preserve"> or Pip to implement package and environment management. It also comes with Python and related tools. Anaconda is a Python tool for enterprise-level big data analytics. It contains more than 720 open-source data-science packages, including data visualization, machine learning, and deep learning. It can be used for data analysis, big data and AI fields.</w:t>
      </w:r>
    </w:p>
    <w:p w14:paraId="4278939F" w14:textId="77777777" w:rsidR="007E2D3E" w:rsidRPr="003F709C" w:rsidRDefault="007E2D3E" w:rsidP="00E978EC">
      <w:r w:rsidRPr="003F709C">
        <w:t>Anaconda provides the following features for developers:</w:t>
      </w:r>
    </w:p>
    <w:p w14:paraId="26C401F2" w14:textId="7E80A857" w:rsidR="007E2D3E" w:rsidRPr="003F709C" w:rsidRDefault="007E2D3E" w:rsidP="00E978EC">
      <w:pPr>
        <w:pStyle w:val="ItemList"/>
      </w:pPr>
      <w:r w:rsidRPr="003F709C">
        <w:t xml:space="preserve">Notebook is </w:t>
      </w:r>
      <w:r w:rsidR="00CA44AC">
        <w:t>supported</w:t>
      </w:r>
      <w:r w:rsidRPr="003F709C">
        <w:t>, which is friendly to beginners.</w:t>
      </w:r>
    </w:p>
    <w:p w14:paraId="488B69D2" w14:textId="77777777" w:rsidR="007E2D3E" w:rsidRPr="003F709C" w:rsidRDefault="007E2D3E" w:rsidP="00E978EC">
      <w:pPr>
        <w:pStyle w:val="ItemList"/>
      </w:pPr>
      <w:r w:rsidRPr="003F709C">
        <w:t>Python has been integrated into Anaconda, and there is an option to select the Python version during download.</w:t>
      </w:r>
    </w:p>
    <w:p w14:paraId="27676D04" w14:textId="77777777" w:rsidR="007E2D3E" w:rsidRPr="003F709C" w:rsidRDefault="007E2D3E" w:rsidP="00E978EC">
      <w:pPr>
        <w:pStyle w:val="ItemList"/>
      </w:pPr>
      <w:r w:rsidRPr="003F709C">
        <w:t>You only need to add a virtual environment to Anaconda when different frameworks are required to support development. You can conduct development in different environments without worrying about compatibility issues. You can also configure environments for special projects to facilitate management.</w:t>
      </w:r>
    </w:p>
    <w:p w14:paraId="45CDF01E" w14:textId="77777777" w:rsidR="007E2D3E" w:rsidRPr="003A4726" w:rsidRDefault="007E2D3E" w:rsidP="00E978EC">
      <w:pPr>
        <w:pStyle w:val="NotesHeading"/>
      </w:pPr>
      <w:r>
        <w:drawing>
          <wp:inline distT="0" distB="0" distL="0" distR="0" wp14:anchorId="7E9BBA3E" wp14:editId="3744D994">
            <wp:extent cx="754381" cy="26746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n-05.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08819B8C" w14:textId="77777777" w:rsidR="007E2D3E" w:rsidRPr="003F709C" w:rsidRDefault="007E2D3E" w:rsidP="00E978EC">
      <w:pPr>
        <w:pStyle w:val="NotesText"/>
      </w:pPr>
      <w:r w:rsidRPr="003F709C">
        <w:t xml:space="preserve">You can also use other development environments (such as </w:t>
      </w:r>
      <w:proofErr w:type="spellStart"/>
      <w:r w:rsidRPr="003F709C">
        <w:t>PyCharm</w:t>
      </w:r>
      <w:proofErr w:type="spellEnd"/>
      <w:r w:rsidRPr="003F709C">
        <w:t xml:space="preserve">) to run Python scripts. </w:t>
      </w:r>
      <w:proofErr w:type="spellStart"/>
      <w:r w:rsidRPr="003F709C">
        <w:t>PyCharm</w:t>
      </w:r>
      <w:proofErr w:type="spellEnd"/>
      <w:r w:rsidRPr="003F709C">
        <w:t xml:space="preserve"> is a Python IDE that provides a set of tools to help users improve efficiency in development using Python, such as debugging, syntax highlighting, project management, code jumping, intelligent tips, automatic completion, unit test, and version control. In addition, the IDE provides some advanced functions to support professional Web development under the </w:t>
      </w:r>
      <w:proofErr w:type="spellStart"/>
      <w:r w:rsidRPr="003F709C">
        <w:t>Django</w:t>
      </w:r>
      <w:proofErr w:type="spellEnd"/>
      <w:r w:rsidRPr="003F709C">
        <w:t xml:space="preserve"> framework.</w:t>
      </w:r>
    </w:p>
    <w:p w14:paraId="6F390BDE" w14:textId="77777777" w:rsidR="007E2D3E" w:rsidRPr="008B5F0A" w:rsidRDefault="007E2D3E" w:rsidP="00E978EC">
      <w:pPr>
        <w:pStyle w:val="2"/>
      </w:pPr>
      <w:bookmarkStart w:id="18" w:name="_Toc25242785"/>
      <w:bookmarkStart w:id="19" w:name="_Toc40691271"/>
      <w:bookmarkStart w:id="20" w:name="_Toc40713607"/>
      <w:bookmarkStart w:id="21" w:name="_Toc46134830"/>
      <w:bookmarkStart w:id="22" w:name="_Toc47087221"/>
      <w:bookmarkEnd w:id="17"/>
      <w:r w:rsidRPr="008B5F0A">
        <w:lastRenderedPageBreak/>
        <w:t>Installation Procedure</w:t>
      </w:r>
      <w:bookmarkEnd w:id="18"/>
      <w:bookmarkEnd w:id="19"/>
      <w:bookmarkEnd w:id="20"/>
      <w:bookmarkEnd w:id="21"/>
      <w:bookmarkEnd w:id="22"/>
    </w:p>
    <w:p w14:paraId="7A8944D2" w14:textId="77777777" w:rsidR="007E2D3E" w:rsidRPr="003F709C" w:rsidRDefault="007E2D3E" w:rsidP="00E978EC">
      <w:pPr>
        <w:pStyle w:val="Step"/>
        <w:outlineLvl w:val="9"/>
      </w:pPr>
      <w:bookmarkStart w:id="23" w:name="_Hlk487199899"/>
      <w:r w:rsidRPr="003F709C">
        <w:t>Download Anaconda.</w:t>
      </w:r>
    </w:p>
    <w:bookmarkEnd w:id="23"/>
    <w:p w14:paraId="7F22322F" w14:textId="77777777" w:rsidR="007E2D3E" w:rsidRPr="003F709C" w:rsidRDefault="007E2D3E" w:rsidP="00E978EC">
      <w:r w:rsidRPr="003F709C">
        <w:t>Log in to the official website of Anaconda (</w:t>
      </w:r>
      <w:hyperlink r:id="rId23" w:history="1">
        <w:r w:rsidRPr="007C6EE2">
          <w:rPr>
            <w:rStyle w:val="ac"/>
          </w:rPr>
          <w:t>https://www.anaconda.com/products/individual</w:t>
        </w:r>
      </w:hyperlink>
      <w:r w:rsidRPr="003F709C">
        <w:t xml:space="preserve">), and click </w:t>
      </w:r>
      <w:r w:rsidRPr="003F709C">
        <w:rPr>
          <w:b/>
          <w:bCs/>
        </w:rPr>
        <w:t>Download</w:t>
      </w:r>
      <w:r w:rsidRPr="003F709C">
        <w:t xml:space="preserve"> to download the installation package.</w:t>
      </w:r>
    </w:p>
    <w:p w14:paraId="5DEC25B1" w14:textId="77777777" w:rsidR="007E2D3E" w:rsidRPr="003F709C" w:rsidRDefault="007E2D3E" w:rsidP="00E978EC">
      <w:pPr>
        <w:pStyle w:val="Figure"/>
      </w:pPr>
      <w:r w:rsidRPr="003F709C">
        <w:rPr>
          <w:noProof/>
        </w:rPr>
        <w:drawing>
          <wp:inline distT="0" distB="0" distL="0" distR="0" wp14:anchorId="675BE2BF" wp14:editId="4B16AD60">
            <wp:extent cx="4073525" cy="2362200"/>
            <wp:effectExtent l="19050" t="19050" r="22225" b="19050"/>
            <wp:docPr id="49" name="图片 49"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tur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73525" cy="2362200"/>
                    </a:xfrm>
                    <a:prstGeom prst="rect">
                      <a:avLst/>
                    </a:prstGeom>
                    <a:noFill/>
                    <a:ln>
                      <a:solidFill>
                        <a:schemeClr val="bg1">
                          <a:lumMod val="85000"/>
                        </a:schemeClr>
                      </a:solidFill>
                    </a:ln>
                  </pic:spPr>
                </pic:pic>
              </a:graphicData>
            </a:graphic>
          </wp:inline>
        </w:drawing>
      </w:r>
      <w:r w:rsidRPr="003F709C">
        <w:t xml:space="preserve"> </w:t>
      </w:r>
    </w:p>
    <w:p w14:paraId="476ED170" w14:textId="77777777" w:rsidR="007E2D3E" w:rsidRPr="003F709C" w:rsidRDefault="007E2D3E" w:rsidP="00E978EC"/>
    <w:p w14:paraId="0165A33D" w14:textId="77777777" w:rsidR="007E2D3E" w:rsidRPr="003F709C" w:rsidRDefault="007E2D3E" w:rsidP="00E978EC">
      <w:r w:rsidRPr="003F709C">
        <w:t xml:space="preserve">Select the version for Windows, </w:t>
      </w:r>
      <w:proofErr w:type="spellStart"/>
      <w:r w:rsidRPr="003F709C">
        <w:t>macOS</w:t>
      </w:r>
      <w:proofErr w:type="spellEnd"/>
      <w:r w:rsidRPr="003F709C">
        <w:t xml:space="preserve">, or Linux. In this example, select </w:t>
      </w:r>
      <w:r w:rsidRPr="003F709C">
        <w:rPr>
          <w:b/>
          <w:bCs/>
        </w:rPr>
        <w:t>Windows</w:t>
      </w:r>
      <w:r w:rsidRPr="003F709C">
        <w:t xml:space="preserve">, select </w:t>
      </w:r>
      <w:r w:rsidRPr="003F709C">
        <w:rPr>
          <w:b/>
          <w:bCs/>
        </w:rPr>
        <w:t xml:space="preserve">Python 3.7 </w:t>
      </w:r>
      <w:r w:rsidRPr="003F709C">
        <w:t xml:space="preserve">(recommended) or </w:t>
      </w:r>
      <w:r w:rsidRPr="003F709C">
        <w:rPr>
          <w:b/>
          <w:bCs/>
        </w:rPr>
        <w:t>Python 2.7</w:t>
      </w:r>
      <w:r w:rsidRPr="003F709C">
        <w:t xml:space="preserve">, and click </w:t>
      </w:r>
      <w:r w:rsidRPr="003F709C">
        <w:rPr>
          <w:b/>
          <w:bCs/>
        </w:rPr>
        <w:t>64-Bit Graphical Installer</w:t>
      </w:r>
      <w:r w:rsidRPr="003F709C">
        <w:t xml:space="preserve"> (not supported by a 32-bit computer).</w:t>
      </w:r>
    </w:p>
    <w:p w14:paraId="3333FDB4" w14:textId="77777777" w:rsidR="007E2D3E" w:rsidRPr="003F709C" w:rsidRDefault="007E2D3E" w:rsidP="00E978EC">
      <w:pPr>
        <w:pStyle w:val="Figure"/>
        <w:ind w:left="0"/>
        <w:jc w:val="right"/>
      </w:pPr>
      <w:r w:rsidRPr="003F709C">
        <w:rPr>
          <w:noProof/>
        </w:rPr>
        <w:drawing>
          <wp:inline distT="0" distB="0" distL="0" distR="0" wp14:anchorId="40061C9C" wp14:editId="45845341">
            <wp:extent cx="5091430" cy="2334260"/>
            <wp:effectExtent l="0" t="0" r="0" b="8890"/>
            <wp:docPr id="48" name="图片 48" descr="Cap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pture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91430" cy="2334260"/>
                    </a:xfrm>
                    <a:prstGeom prst="rect">
                      <a:avLst/>
                    </a:prstGeom>
                    <a:noFill/>
                    <a:ln>
                      <a:noFill/>
                    </a:ln>
                  </pic:spPr>
                </pic:pic>
              </a:graphicData>
            </a:graphic>
          </wp:inline>
        </w:drawing>
      </w:r>
    </w:p>
    <w:p w14:paraId="6C98B21D" w14:textId="77777777" w:rsidR="007E2D3E" w:rsidRPr="003F709C" w:rsidRDefault="007E2D3E" w:rsidP="00E978EC"/>
    <w:p w14:paraId="38F5F211" w14:textId="77777777" w:rsidR="007E2D3E" w:rsidRPr="003F709C" w:rsidRDefault="007E2D3E" w:rsidP="00E978EC">
      <w:pPr>
        <w:pStyle w:val="Step"/>
        <w:outlineLvl w:val="9"/>
      </w:pPr>
      <w:r w:rsidRPr="003F709C">
        <w:t>Install Anaconda.</w:t>
      </w:r>
    </w:p>
    <w:p w14:paraId="4E544B38" w14:textId="77777777" w:rsidR="007E2D3E" w:rsidRPr="003F709C" w:rsidRDefault="007E2D3E" w:rsidP="00E978EC">
      <w:r w:rsidRPr="003F709C">
        <w:t xml:space="preserve">Double-click the </w:t>
      </w:r>
      <w:r w:rsidRPr="003F709C">
        <w:rPr>
          <w:b/>
          <w:bCs/>
        </w:rPr>
        <w:t>Anaconda3-x.x.x-Windows-x86_64.exe</w:t>
      </w:r>
      <w:r w:rsidRPr="003F709C">
        <w:t xml:space="preserve"> file. In the dialog box that is displayed, click </w:t>
      </w:r>
      <w:proofErr w:type="gramStart"/>
      <w:r w:rsidRPr="003F709C">
        <w:rPr>
          <w:b/>
          <w:bCs/>
        </w:rPr>
        <w:t>Next</w:t>
      </w:r>
      <w:proofErr w:type="gramEnd"/>
      <w:r w:rsidRPr="003F709C">
        <w:t>.</w:t>
      </w:r>
    </w:p>
    <w:p w14:paraId="12D68368" w14:textId="77777777" w:rsidR="007E2D3E" w:rsidRPr="003F709C" w:rsidRDefault="007E2D3E" w:rsidP="00E978EC">
      <w:pPr>
        <w:pStyle w:val="Figure"/>
      </w:pPr>
      <w:r w:rsidRPr="003F709C">
        <w:rPr>
          <w:noProof/>
        </w:rPr>
        <w:lastRenderedPageBreak/>
        <w:drawing>
          <wp:inline distT="0" distB="0" distL="0" distR="0" wp14:anchorId="007AC281" wp14:editId="008472D5">
            <wp:extent cx="4740910" cy="3692525"/>
            <wp:effectExtent l="0" t="0" r="2540" b="3175"/>
            <wp:docPr id="33" name="图片 33" descr="C:\Users\cwx934766\AppData\Local\Microsoft\Windows\INetCache\Content.Word\Captur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wx934766\AppData\Local\Microsoft\Windows\INetCache\Content.Word\Capture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0910" cy="3692525"/>
                    </a:xfrm>
                    <a:prstGeom prst="rect">
                      <a:avLst/>
                    </a:prstGeom>
                    <a:noFill/>
                    <a:ln>
                      <a:noFill/>
                    </a:ln>
                  </pic:spPr>
                </pic:pic>
              </a:graphicData>
            </a:graphic>
          </wp:inline>
        </w:drawing>
      </w:r>
    </w:p>
    <w:p w14:paraId="4A7BDB03" w14:textId="77777777" w:rsidR="007E2D3E" w:rsidRPr="003F709C" w:rsidRDefault="007E2D3E" w:rsidP="00E978EC"/>
    <w:p w14:paraId="0C8DDEB4" w14:textId="77777777" w:rsidR="007E2D3E" w:rsidRDefault="007E2D3E" w:rsidP="00E978EC">
      <w:r w:rsidRPr="003F709C">
        <w:t xml:space="preserve">Click </w:t>
      </w:r>
      <w:r w:rsidRPr="003F709C">
        <w:rPr>
          <w:b/>
          <w:bCs/>
        </w:rPr>
        <w:t>I Agree</w:t>
      </w:r>
      <w:r w:rsidRPr="003F709C">
        <w:t>.</w:t>
      </w:r>
    </w:p>
    <w:p w14:paraId="053E2024" w14:textId="3B63A54C" w:rsidR="00CA44AC" w:rsidRDefault="00CA44AC" w:rsidP="00E978EC">
      <w:r>
        <w:rPr>
          <w:noProof/>
        </w:rPr>
        <w:drawing>
          <wp:inline distT="0" distB="0" distL="0" distR="0" wp14:anchorId="78C9327E" wp14:editId="59A2FC77">
            <wp:extent cx="4745355" cy="3685540"/>
            <wp:effectExtent l="0" t="0" r="0" b="0"/>
            <wp:docPr id="47" name="图片 47" descr="Captur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pture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45355" cy="3685540"/>
                    </a:xfrm>
                    <a:prstGeom prst="rect">
                      <a:avLst/>
                    </a:prstGeom>
                    <a:noFill/>
                    <a:ln>
                      <a:noFill/>
                    </a:ln>
                  </pic:spPr>
                </pic:pic>
              </a:graphicData>
            </a:graphic>
          </wp:inline>
        </w:drawing>
      </w:r>
    </w:p>
    <w:p w14:paraId="5CBC4243" w14:textId="77777777" w:rsidR="00CA44AC" w:rsidRPr="003F709C" w:rsidRDefault="00CA44AC" w:rsidP="00E978EC"/>
    <w:p w14:paraId="39A56659" w14:textId="77777777" w:rsidR="007E2D3E" w:rsidRPr="003F709C" w:rsidRDefault="007E2D3E" w:rsidP="00E978EC">
      <w:r w:rsidRPr="006B0945">
        <w:rPr>
          <w:b/>
        </w:rPr>
        <w:lastRenderedPageBreak/>
        <w:t>Install for</w:t>
      </w:r>
      <w:r w:rsidRPr="003F709C">
        <w:t xml:space="preserve">: Select </w:t>
      </w:r>
      <w:r w:rsidRPr="003F709C">
        <w:rPr>
          <w:b/>
          <w:bCs/>
        </w:rPr>
        <w:t>Just Me</w:t>
      </w:r>
      <w:r w:rsidRPr="003F709C">
        <w:t xml:space="preserve"> and click </w:t>
      </w:r>
      <w:proofErr w:type="gramStart"/>
      <w:r w:rsidRPr="003F709C">
        <w:rPr>
          <w:b/>
          <w:bCs/>
        </w:rPr>
        <w:t>Next</w:t>
      </w:r>
      <w:proofErr w:type="gramEnd"/>
      <w:r w:rsidRPr="003F709C">
        <w:t>.</w:t>
      </w:r>
    </w:p>
    <w:p w14:paraId="19543EB3" w14:textId="77777777" w:rsidR="007E2D3E" w:rsidRPr="003F709C" w:rsidRDefault="007E2D3E" w:rsidP="00E978EC">
      <w:pPr>
        <w:pStyle w:val="Figure"/>
      </w:pPr>
      <w:r w:rsidRPr="003F709C">
        <w:rPr>
          <w:noProof/>
        </w:rPr>
        <w:drawing>
          <wp:inline distT="0" distB="0" distL="0" distR="0" wp14:anchorId="7436100C" wp14:editId="59128A50">
            <wp:extent cx="4592782" cy="3568271"/>
            <wp:effectExtent l="0" t="0" r="0" b="0"/>
            <wp:docPr id="34" name="图片 34" descr="C:\Users\cwx934766\AppData\Local\Microsoft\Windows\INetCache\Content.Word\Captur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cwx934766\AppData\Local\Microsoft\Windows\INetCache\Content.Word\Capture5.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97727" cy="3572113"/>
                    </a:xfrm>
                    <a:prstGeom prst="rect">
                      <a:avLst/>
                    </a:prstGeom>
                    <a:noFill/>
                    <a:ln>
                      <a:noFill/>
                    </a:ln>
                  </pic:spPr>
                </pic:pic>
              </a:graphicData>
            </a:graphic>
          </wp:inline>
        </w:drawing>
      </w:r>
    </w:p>
    <w:p w14:paraId="4FF60EC0" w14:textId="77777777" w:rsidR="007E2D3E" w:rsidRPr="003F709C" w:rsidRDefault="007E2D3E" w:rsidP="00E978EC"/>
    <w:p w14:paraId="0ABF03E2" w14:textId="617CE63F" w:rsidR="007E2D3E" w:rsidRDefault="007E2D3E" w:rsidP="00BD5002">
      <w:pPr>
        <w:pStyle w:val="Step"/>
        <w:outlineLvl w:val="9"/>
      </w:pPr>
      <w:r w:rsidRPr="003F709C">
        <w:t>S</w:t>
      </w:r>
      <w:r>
        <w:t>pecify</w:t>
      </w:r>
      <w:r w:rsidRPr="003F709C">
        <w:t xml:space="preserve"> the software installation path</w:t>
      </w:r>
      <w:r>
        <w:t xml:space="preserve"> </w:t>
      </w:r>
      <w:r w:rsidRPr="003F709C">
        <w:t xml:space="preserve">and click </w:t>
      </w:r>
      <w:proofErr w:type="gramStart"/>
      <w:r w:rsidRPr="003F709C">
        <w:rPr>
          <w:b/>
          <w:bCs/>
        </w:rPr>
        <w:t>Next</w:t>
      </w:r>
      <w:proofErr w:type="gramEnd"/>
      <w:r w:rsidRPr="003F709C">
        <w:t>.</w:t>
      </w:r>
    </w:p>
    <w:p w14:paraId="12247FA2" w14:textId="0C35E886" w:rsidR="00BD5002" w:rsidRPr="00BD5002" w:rsidRDefault="00BD5002" w:rsidP="00BD5002">
      <w:r>
        <w:rPr>
          <w:noProof/>
        </w:rPr>
        <w:drawing>
          <wp:inline distT="0" distB="0" distL="0" distR="0" wp14:anchorId="0B2603A5" wp14:editId="258756DD">
            <wp:extent cx="4857941" cy="3774189"/>
            <wp:effectExtent l="19050" t="19050" r="19050" b="171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97390" cy="3804837"/>
                    </a:xfrm>
                    <a:prstGeom prst="rect">
                      <a:avLst/>
                    </a:prstGeom>
                    <a:ln>
                      <a:solidFill>
                        <a:schemeClr val="bg1">
                          <a:lumMod val="85000"/>
                        </a:schemeClr>
                      </a:solidFill>
                    </a:ln>
                  </pic:spPr>
                </pic:pic>
              </a:graphicData>
            </a:graphic>
          </wp:inline>
        </w:drawing>
      </w:r>
    </w:p>
    <w:p w14:paraId="5D04A834" w14:textId="77777777" w:rsidR="007E2D3E" w:rsidRPr="003F709C" w:rsidRDefault="007E2D3E" w:rsidP="00E978EC"/>
    <w:p w14:paraId="16B5A816" w14:textId="77777777" w:rsidR="007E2D3E" w:rsidRPr="003F709C" w:rsidRDefault="007E2D3E" w:rsidP="00E978EC">
      <w:pPr>
        <w:pStyle w:val="Step"/>
        <w:outlineLvl w:val="9"/>
      </w:pPr>
      <w:r w:rsidRPr="003F709C">
        <w:t>Configure environment variables.</w:t>
      </w:r>
    </w:p>
    <w:p w14:paraId="51FE1B9F" w14:textId="77777777" w:rsidR="007E2D3E" w:rsidRPr="003F709C" w:rsidRDefault="007E2D3E" w:rsidP="00E978EC">
      <w:r w:rsidRPr="003F709C">
        <w:t xml:space="preserve">Select </w:t>
      </w:r>
      <w:r w:rsidRPr="003F709C">
        <w:rPr>
          <w:b/>
          <w:bCs/>
        </w:rPr>
        <w:t>Add Anaconda to my PATH environment variable</w:t>
      </w:r>
      <w:r w:rsidRPr="003F709C">
        <w:t xml:space="preserve"> and </w:t>
      </w:r>
      <w:r w:rsidRPr="003F709C">
        <w:rPr>
          <w:b/>
          <w:bCs/>
        </w:rPr>
        <w:t>Register Anaconda as my default Python 3.7</w:t>
      </w:r>
      <w:r w:rsidRPr="003F709C">
        <w:t xml:space="preserve"> to reduce subsequent configurations, and click </w:t>
      </w:r>
      <w:r w:rsidRPr="003F709C">
        <w:rPr>
          <w:b/>
          <w:bCs/>
        </w:rPr>
        <w:t>Install</w:t>
      </w:r>
      <w:r w:rsidRPr="003F709C">
        <w:t>. (Note: If Python of another version has been installed on the computer, you are advised to remove it and install Anaconda. If it is not deleted, you are advised to de-select the two options; otherwise, a path error may occur.)</w:t>
      </w:r>
    </w:p>
    <w:p w14:paraId="109C7D00" w14:textId="28191E9F" w:rsidR="00CA44AC" w:rsidRDefault="00CA44AC" w:rsidP="00E978EC">
      <w:r>
        <w:rPr>
          <w:noProof/>
        </w:rPr>
        <w:drawing>
          <wp:inline distT="0" distB="0" distL="0" distR="0" wp14:anchorId="66B88E6E" wp14:editId="513CF58A">
            <wp:extent cx="4745355" cy="3692525"/>
            <wp:effectExtent l="0" t="0" r="0" b="3175"/>
            <wp:docPr id="45" name="图片 45" descr="Captur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pture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45355" cy="3692525"/>
                    </a:xfrm>
                    <a:prstGeom prst="rect">
                      <a:avLst/>
                    </a:prstGeom>
                    <a:noFill/>
                    <a:ln>
                      <a:noFill/>
                    </a:ln>
                  </pic:spPr>
                </pic:pic>
              </a:graphicData>
            </a:graphic>
          </wp:inline>
        </w:drawing>
      </w:r>
    </w:p>
    <w:p w14:paraId="5E7420BF" w14:textId="77777777" w:rsidR="00CA44AC" w:rsidRDefault="00CA44AC" w:rsidP="00E978EC"/>
    <w:p w14:paraId="1C76957B" w14:textId="77777777" w:rsidR="007E2D3E" w:rsidRPr="003F709C" w:rsidRDefault="007E2D3E" w:rsidP="00E978EC">
      <w:r w:rsidRPr="003F709C">
        <w:t xml:space="preserve">When the installation is complete, click </w:t>
      </w:r>
      <w:r w:rsidRPr="003F709C">
        <w:rPr>
          <w:b/>
          <w:bCs/>
        </w:rPr>
        <w:t>Next</w:t>
      </w:r>
      <w:r w:rsidRPr="003F709C">
        <w:t>.</w:t>
      </w:r>
    </w:p>
    <w:p w14:paraId="0C5146AF" w14:textId="77777777" w:rsidR="007E2D3E" w:rsidRPr="003F709C" w:rsidRDefault="007E2D3E" w:rsidP="00E978EC">
      <w:pPr>
        <w:pStyle w:val="Figure"/>
      </w:pPr>
      <w:r w:rsidRPr="003F709C">
        <w:rPr>
          <w:noProof/>
        </w:rPr>
        <w:lastRenderedPageBreak/>
        <w:drawing>
          <wp:inline distT="0" distB="0" distL="0" distR="0" wp14:anchorId="6C6D2370" wp14:editId="31F57FF7">
            <wp:extent cx="4745355" cy="3685540"/>
            <wp:effectExtent l="0" t="0" r="0" b="0"/>
            <wp:docPr id="42" name="图片 42" descr="Captur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pture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5355" cy="3685540"/>
                    </a:xfrm>
                    <a:prstGeom prst="rect">
                      <a:avLst/>
                    </a:prstGeom>
                    <a:noFill/>
                    <a:ln>
                      <a:noFill/>
                    </a:ln>
                  </pic:spPr>
                </pic:pic>
              </a:graphicData>
            </a:graphic>
          </wp:inline>
        </w:drawing>
      </w:r>
    </w:p>
    <w:p w14:paraId="2511677D" w14:textId="77777777" w:rsidR="007E2D3E" w:rsidRPr="003F709C" w:rsidRDefault="007E2D3E" w:rsidP="00E978EC"/>
    <w:p w14:paraId="27BBFDEE" w14:textId="77777777" w:rsidR="007E2D3E" w:rsidRPr="003F709C" w:rsidRDefault="007E2D3E" w:rsidP="00E978EC">
      <w:pPr>
        <w:pStyle w:val="Step"/>
        <w:outlineLvl w:val="9"/>
      </w:pPr>
      <w:r w:rsidRPr="003F709C">
        <w:t>View installation information.</w:t>
      </w:r>
    </w:p>
    <w:p w14:paraId="72094CEE" w14:textId="77777777" w:rsidR="007E2D3E" w:rsidRPr="003F709C" w:rsidRDefault="007E2D3E" w:rsidP="00E978EC">
      <w:r w:rsidRPr="003F709C">
        <w:t xml:space="preserve">Click </w:t>
      </w:r>
      <w:r w:rsidRPr="003F709C">
        <w:rPr>
          <w:b/>
          <w:bCs/>
        </w:rPr>
        <w:t>Next</w:t>
      </w:r>
      <w:r w:rsidRPr="003F709C">
        <w:t xml:space="preserve"> to view related information.</w:t>
      </w:r>
    </w:p>
    <w:p w14:paraId="69D92C83" w14:textId="77777777" w:rsidR="007E2D3E" w:rsidRPr="003F709C" w:rsidRDefault="007E2D3E" w:rsidP="00E978EC">
      <w:pPr>
        <w:pStyle w:val="Figure"/>
      </w:pPr>
      <w:r w:rsidRPr="003F709C">
        <w:rPr>
          <w:noProof/>
        </w:rPr>
        <w:drawing>
          <wp:inline distT="0" distB="0" distL="0" distR="0" wp14:anchorId="323AFF5F" wp14:editId="1C63B4C8">
            <wp:extent cx="4745355" cy="3685540"/>
            <wp:effectExtent l="0" t="0" r="0" b="0"/>
            <wp:docPr id="41" name="图片 41" descr="Captu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pture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45355" cy="3685540"/>
                    </a:xfrm>
                    <a:prstGeom prst="rect">
                      <a:avLst/>
                    </a:prstGeom>
                    <a:noFill/>
                    <a:ln>
                      <a:noFill/>
                    </a:ln>
                  </pic:spPr>
                </pic:pic>
              </a:graphicData>
            </a:graphic>
          </wp:inline>
        </w:drawing>
      </w:r>
    </w:p>
    <w:p w14:paraId="4B8D86B7" w14:textId="77777777" w:rsidR="007E2D3E" w:rsidRPr="003F709C" w:rsidRDefault="007E2D3E" w:rsidP="00E978EC"/>
    <w:p w14:paraId="0F75EE41" w14:textId="77777777" w:rsidR="007E2D3E" w:rsidRPr="003F709C" w:rsidRDefault="007E2D3E" w:rsidP="00E978EC">
      <w:r w:rsidRPr="003F709C">
        <w:t xml:space="preserve">Click </w:t>
      </w:r>
      <w:r w:rsidRPr="003F709C">
        <w:rPr>
          <w:b/>
          <w:bCs/>
        </w:rPr>
        <w:t>Finish</w:t>
      </w:r>
      <w:r w:rsidRPr="003F709C">
        <w:t xml:space="preserve"> to view the Anaconda tutorial page.</w:t>
      </w:r>
    </w:p>
    <w:p w14:paraId="3A41E9F0" w14:textId="77777777" w:rsidR="007E2D3E" w:rsidRDefault="007E2D3E" w:rsidP="00E978EC">
      <w:pPr>
        <w:pStyle w:val="Figure"/>
      </w:pPr>
      <w:r w:rsidRPr="003F709C">
        <w:rPr>
          <w:noProof/>
        </w:rPr>
        <w:drawing>
          <wp:inline distT="0" distB="0" distL="0" distR="0" wp14:anchorId="381B2B42" wp14:editId="05574B36">
            <wp:extent cx="4724400" cy="3657600"/>
            <wp:effectExtent l="0" t="0" r="0" b="0"/>
            <wp:docPr id="36" name="图片 36" descr="C:\Users\cwx934766\AppData\Local\Microsoft\Windows\INetCache\Content.Word\Captur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wx934766\AppData\Local\Microsoft\Windows\INetCache\Content.Word\Capture1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24400" cy="3657600"/>
                    </a:xfrm>
                    <a:prstGeom prst="rect">
                      <a:avLst/>
                    </a:prstGeom>
                    <a:noFill/>
                    <a:ln>
                      <a:noFill/>
                    </a:ln>
                  </pic:spPr>
                </pic:pic>
              </a:graphicData>
            </a:graphic>
          </wp:inline>
        </w:drawing>
      </w:r>
    </w:p>
    <w:p w14:paraId="0DB86A1E" w14:textId="77777777" w:rsidR="007E2D3E" w:rsidRDefault="007E2D3E" w:rsidP="00E978EC"/>
    <w:p w14:paraId="76CBB0C6" w14:textId="77777777" w:rsidR="007E2D3E" w:rsidRPr="00695886" w:rsidRDefault="007E2D3E" w:rsidP="00E978EC">
      <w:pPr>
        <w:pStyle w:val="End"/>
      </w:pPr>
      <w:r>
        <w:t>----End</w:t>
      </w:r>
    </w:p>
    <w:p w14:paraId="7F499EC0" w14:textId="2AA49855" w:rsidR="007E2D3E" w:rsidRPr="008B5F0A" w:rsidRDefault="007E2D3E" w:rsidP="00E978EC">
      <w:pPr>
        <w:pStyle w:val="2"/>
      </w:pPr>
      <w:bookmarkStart w:id="24" w:name="_Toc466755580"/>
      <w:bookmarkStart w:id="25" w:name="_Toc25242786"/>
      <w:bookmarkStart w:id="26" w:name="_Toc40691272"/>
      <w:bookmarkStart w:id="27" w:name="_Toc40713608"/>
      <w:bookmarkStart w:id="28" w:name="_Toc46134831"/>
      <w:bookmarkStart w:id="29" w:name="_Toc47087222"/>
      <w:r w:rsidRPr="008B5F0A">
        <w:t>Verifying the Installation</w:t>
      </w:r>
      <w:bookmarkEnd w:id="24"/>
      <w:bookmarkEnd w:id="25"/>
      <w:bookmarkEnd w:id="26"/>
      <w:bookmarkEnd w:id="27"/>
      <w:bookmarkEnd w:id="28"/>
      <w:bookmarkEnd w:id="29"/>
    </w:p>
    <w:p w14:paraId="465C31A6" w14:textId="77777777" w:rsidR="007E2D3E" w:rsidRPr="003F709C" w:rsidRDefault="007E2D3E" w:rsidP="00E978EC">
      <w:r w:rsidRPr="003F709C">
        <w:t>Run the Python script.</w:t>
      </w:r>
    </w:p>
    <w:p w14:paraId="6C9C8303" w14:textId="2C26FEFB" w:rsidR="007E2D3E" w:rsidRDefault="007E2D3E" w:rsidP="00666A90">
      <w:pPr>
        <w:pStyle w:val="ItemStep"/>
        <w:outlineLvl w:val="9"/>
      </w:pPr>
      <w:r w:rsidRPr="003F709C">
        <w:t xml:space="preserve">Choose </w:t>
      </w:r>
      <w:r w:rsidRPr="003F709C">
        <w:rPr>
          <w:b/>
          <w:bCs/>
        </w:rPr>
        <w:t>Start</w:t>
      </w:r>
      <w:r w:rsidRPr="003F709C">
        <w:t xml:space="preserve"> &gt; </w:t>
      </w:r>
      <w:proofErr w:type="spellStart"/>
      <w:r w:rsidRPr="003F709C">
        <w:rPr>
          <w:b/>
          <w:bCs/>
        </w:rPr>
        <w:t>Jupyter</w:t>
      </w:r>
      <w:proofErr w:type="spellEnd"/>
      <w:r w:rsidRPr="003F709C">
        <w:rPr>
          <w:b/>
          <w:bCs/>
        </w:rPr>
        <w:t xml:space="preserve"> Notebook</w:t>
      </w:r>
      <w:r w:rsidRPr="003F709C">
        <w:t xml:space="preserve"> to display the </w:t>
      </w:r>
      <w:proofErr w:type="spellStart"/>
      <w:r w:rsidRPr="003F709C">
        <w:t>Jupyter</w:t>
      </w:r>
      <w:proofErr w:type="spellEnd"/>
      <w:r w:rsidRPr="003F709C">
        <w:t xml:space="preserve"> homepage.</w:t>
      </w:r>
    </w:p>
    <w:p w14:paraId="7484A18E" w14:textId="08375D98" w:rsidR="00666A90" w:rsidRDefault="00666A90" w:rsidP="00E978EC">
      <w:pPr>
        <w:pStyle w:val="ItemListText"/>
      </w:pPr>
      <w:r>
        <w:rPr>
          <w:noProof/>
        </w:rPr>
        <w:drawing>
          <wp:inline distT="0" distB="0" distL="0" distR="0" wp14:anchorId="6D54C5FE" wp14:editId="6FB28791">
            <wp:extent cx="4241800" cy="753745"/>
            <wp:effectExtent l="19050" t="19050" r="25400" b="27305"/>
            <wp:docPr id="5" name="图片 5" descr="C:\Users\cwx934766\AppData\Roaming\eSpace_Desktop\UserData\cwx934766\imagefiles\528A3355-3EBD-411A-BFE5-11B7B709CC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A3355-3EBD-411A-BFE5-11B7B709CCBA" descr="C:\Users\cwx934766\AppData\Roaming\eSpace_Desktop\UserData\cwx934766\imagefiles\528A3355-3EBD-411A-BFE5-11B7B709CCBA.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41800" cy="753745"/>
                    </a:xfrm>
                    <a:prstGeom prst="rect">
                      <a:avLst/>
                    </a:prstGeom>
                    <a:noFill/>
                    <a:ln>
                      <a:solidFill>
                        <a:schemeClr val="bg1">
                          <a:lumMod val="85000"/>
                        </a:schemeClr>
                      </a:solidFill>
                    </a:ln>
                  </pic:spPr>
                </pic:pic>
              </a:graphicData>
            </a:graphic>
          </wp:inline>
        </w:drawing>
      </w:r>
    </w:p>
    <w:p w14:paraId="4B5AF0AB" w14:textId="77777777" w:rsidR="007E2D3E" w:rsidRPr="003F709C" w:rsidRDefault="007E2D3E" w:rsidP="00E978EC">
      <w:pPr>
        <w:pStyle w:val="ItemListText"/>
      </w:pPr>
    </w:p>
    <w:p w14:paraId="7ACF9D38" w14:textId="77777777" w:rsidR="007E2D3E" w:rsidRPr="003F709C" w:rsidRDefault="007E2D3E" w:rsidP="00E978EC">
      <w:pPr>
        <w:pStyle w:val="ItemStep"/>
        <w:outlineLvl w:val="9"/>
      </w:pPr>
      <w:r w:rsidRPr="003F709C">
        <w:t xml:space="preserve">Click </w:t>
      </w:r>
      <w:r w:rsidRPr="003F709C">
        <w:rPr>
          <w:b/>
          <w:bCs/>
        </w:rPr>
        <w:t>New</w:t>
      </w:r>
      <w:r w:rsidRPr="003F709C">
        <w:t xml:space="preserve"> in the upper right corner of the page and select </w:t>
      </w:r>
      <w:r w:rsidRPr="003F709C">
        <w:rPr>
          <w:b/>
          <w:bCs/>
        </w:rPr>
        <w:t>Python 3</w:t>
      </w:r>
      <w:r w:rsidRPr="003F709C">
        <w:t xml:space="preserve"> to create a </w:t>
      </w:r>
      <w:proofErr w:type="spellStart"/>
      <w:r w:rsidRPr="003F709C">
        <w:t>Jupyter</w:t>
      </w:r>
      <w:proofErr w:type="spellEnd"/>
      <w:r w:rsidRPr="003F709C">
        <w:t xml:space="preserve"> file.</w:t>
      </w:r>
    </w:p>
    <w:p w14:paraId="09CF6A07" w14:textId="77777777" w:rsidR="007E2D3E" w:rsidRDefault="007E2D3E" w:rsidP="00E978EC">
      <w:pPr>
        <w:pStyle w:val="ItemListText"/>
        <w:ind w:left="0"/>
        <w:jc w:val="right"/>
      </w:pPr>
      <w:r w:rsidRPr="003F709C">
        <w:rPr>
          <w:noProof/>
        </w:rPr>
        <w:lastRenderedPageBreak/>
        <w:drawing>
          <wp:inline distT="0" distB="0" distL="0" distR="0" wp14:anchorId="769AB408" wp14:editId="27F9841E">
            <wp:extent cx="4920187" cy="2098964"/>
            <wp:effectExtent l="19050" t="19050" r="13970" b="158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53827" cy="2113315"/>
                    </a:xfrm>
                    <a:prstGeom prst="rect">
                      <a:avLst/>
                    </a:prstGeom>
                    <a:noFill/>
                    <a:ln>
                      <a:solidFill>
                        <a:schemeClr val="bg1">
                          <a:lumMod val="85000"/>
                        </a:schemeClr>
                      </a:solidFill>
                    </a:ln>
                  </pic:spPr>
                </pic:pic>
              </a:graphicData>
            </a:graphic>
          </wp:inline>
        </w:drawing>
      </w:r>
    </w:p>
    <w:p w14:paraId="75234B9B" w14:textId="77777777" w:rsidR="007E2D3E" w:rsidRPr="003F709C" w:rsidRDefault="007E2D3E" w:rsidP="00E978EC">
      <w:pPr>
        <w:pStyle w:val="ItemListText"/>
      </w:pPr>
    </w:p>
    <w:p w14:paraId="66187AEF" w14:textId="77777777" w:rsidR="007E2D3E" w:rsidRPr="003F709C" w:rsidRDefault="007E2D3E" w:rsidP="00E978EC">
      <w:pPr>
        <w:pStyle w:val="ItemListText"/>
      </w:pPr>
      <w:r w:rsidRPr="003F709C">
        <w:t>The title in the red box is the default title, which can be changed if you double-click the title.</w:t>
      </w:r>
    </w:p>
    <w:p w14:paraId="543105F4" w14:textId="77777777" w:rsidR="007E2D3E" w:rsidRPr="003F709C" w:rsidRDefault="007E2D3E" w:rsidP="00E978EC">
      <w:pPr>
        <w:pStyle w:val="ItemListText"/>
      </w:pPr>
      <w:r w:rsidRPr="003F709C">
        <w:t xml:space="preserve">Enter </w:t>
      </w:r>
      <w:r>
        <w:t xml:space="preserve">the code in the green rectangle, and click </w:t>
      </w:r>
      <w:r w:rsidRPr="003844EC">
        <w:rPr>
          <w:b/>
        </w:rPr>
        <w:t>R</w:t>
      </w:r>
      <w:r w:rsidRPr="003F709C">
        <w:rPr>
          <w:b/>
          <w:bCs/>
        </w:rPr>
        <w:t>un</w:t>
      </w:r>
      <w:r w:rsidRPr="003F709C">
        <w:t xml:space="preserve"> to run the code.</w:t>
      </w:r>
    </w:p>
    <w:p w14:paraId="77BE4764" w14:textId="54BC38BF" w:rsidR="007E2D3E" w:rsidRDefault="002A0406" w:rsidP="00E978EC">
      <w:pPr>
        <w:pStyle w:val="ItemListText"/>
        <w:ind w:left="0"/>
        <w:jc w:val="right"/>
      </w:pPr>
      <w:r>
        <w:rPr>
          <w:noProof/>
        </w:rPr>
        <w:drawing>
          <wp:inline distT="0" distB="0" distL="0" distR="0" wp14:anchorId="53D9CE3A" wp14:editId="754B772E">
            <wp:extent cx="4915535" cy="1661632"/>
            <wp:effectExtent l="19050" t="19050" r="18415" b="152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15535" cy="1661632"/>
                    </a:xfrm>
                    <a:prstGeom prst="rect">
                      <a:avLst/>
                    </a:prstGeom>
                    <a:ln>
                      <a:solidFill>
                        <a:schemeClr val="bg1">
                          <a:lumMod val="85000"/>
                        </a:schemeClr>
                      </a:solidFill>
                    </a:ln>
                  </pic:spPr>
                </pic:pic>
              </a:graphicData>
            </a:graphic>
          </wp:inline>
        </w:drawing>
      </w:r>
    </w:p>
    <w:p w14:paraId="59C5BACB" w14:textId="77777777" w:rsidR="007E2D3E" w:rsidRPr="003F709C" w:rsidRDefault="007E2D3E" w:rsidP="00E978EC">
      <w:pPr>
        <w:pStyle w:val="ItemListText"/>
      </w:pPr>
    </w:p>
    <w:p w14:paraId="119BD424" w14:textId="77777777" w:rsidR="007E2D3E" w:rsidRPr="003F709C" w:rsidRDefault="007E2D3E" w:rsidP="00E978EC">
      <w:pPr>
        <w:pStyle w:val="ItemStep"/>
        <w:outlineLvl w:val="9"/>
      </w:pPr>
      <w:r w:rsidRPr="003F709C">
        <w:t>Enter the</w:t>
      </w:r>
      <w:r>
        <w:t xml:space="preserve"> following code in the text box:</w:t>
      </w:r>
    </w:p>
    <w:p w14:paraId="22262D1D"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'Hello World') # Print: Hello World </w:t>
      </w:r>
    </w:p>
    <w:p w14:paraId="72302E48" w14:textId="77777777" w:rsidR="00220DA9"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"Hel</w:t>
      </w:r>
      <w:r w:rsidR="00CA44AC">
        <w:t>lo World") # Print: Hello World.</w:t>
      </w:r>
    </w:p>
    <w:p w14:paraId="2D9D88AE" w14:textId="5B1E349D" w:rsidR="007E2D3E" w:rsidRPr="003F709C" w:rsidRDefault="00E27D79" w:rsidP="00E978EC">
      <w:pPr>
        <w:pStyle w:val="ItemlistTextTD"/>
        <w:pBdr>
          <w:top w:val="dashed" w:sz="4" w:space="1" w:color="auto"/>
          <w:left w:val="dashed" w:sz="4" w:space="4" w:color="auto"/>
          <w:bottom w:val="dashed" w:sz="4" w:space="1" w:color="auto"/>
          <w:right w:val="dashed" w:sz="4" w:space="4" w:color="auto"/>
        </w:pBdr>
      </w:pPr>
      <w:r>
        <w:t>#</w:t>
      </w:r>
      <w:proofErr w:type="gramStart"/>
      <w:r w:rsidR="007E2D3E" w:rsidRPr="003F709C">
        <w:t>The</w:t>
      </w:r>
      <w:proofErr w:type="gramEnd"/>
      <w:r w:rsidR="007E2D3E" w:rsidRPr="003F709C">
        <w:t xml:space="preserve"> output is the same regardless of whether single or double quotation marks are carried in input.</w:t>
      </w:r>
    </w:p>
    <w:p w14:paraId="0F913835" w14:textId="77777777" w:rsidR="007E2D3E" w:rsidRPr="003F709C" w:rsidRDefault="007E2D3E" w:rsidP="00E978EC">
      <w:pPr>
        <w:pStyle w:val="ItemStep"/>
        <w:outlineLvl w:val="9"/>
      </w:pPr>
      <w:r w:rsidRPr="003F709C">
        <w:t xml:space="preserve">Click </w:t>
      </w:r>
      <w:r w:rsidRPr="003F709C">
        <w:rPr>
          <w:b/>
          <w:bCs/>
        </w:rPr>
        <w:t>Run</w:t>
      </w:r>
      <w:r w:rsidRPr="003F709C">
        <w:t>, as shown in the following figure.</w:t>
      </w:r>
    </w:p>
    <w:p w14:paraId="376F1440" w14:textId="790A779E" w:rsidR="007E2D3E" w:rsidRDefault="005D5F95" w:rsidP="008551BC">
      <w:pPr>
        <w:sectPr w:rsidR="007E2D3E" w:rsidSect="00E40B12">
          <w:headerReference w:type="even" r:id="rId37"/>
          <w:footerReference w:type="even" r:id="rId38"/>
          <w:headerReference w:type="first" r:id="rId39"/>
          <w:footerReference w:type="first" r:id="rId40"/>
          <w:pgSz w:w="11906" w:h="16838" w:code="9"/>
          <w:pgMar w:top="1701" w:right="1134" w:bottom="1701" w:left="1134" w:header="567" w:footer="567" w:gutter="0"/>
          <w:cols w:space="425"/>
          <w:docGrid w:linePitch="312"/>
        </w:sectPr>
      </w:pPr>
      <w:r w:rsidRPr="005D5F95">
        <w:rPr>
          <w:noProof/>
        </w:rPr>
        <w:t xml:space="preserve"> </w:t>
      </w:r>
      <w:r w:rsidR="008551BC">
        <w:rPr>
          <w:noProof/>
        </w:rPr>
        <w:t xml:space="preserve"> </w:t>
      </w:r>
      <w:r>
        <w:rPr>
          <w:noProof/>
        </w:rPr>
        <w:drawing>
          <wp:inline distT="0" distB="0" distL="0" distR="0" wp14:anchorId="58C84E70" wp14:editId="1B491A66">
            <wp:extent cx="4441632" cy="2140168"/>
            <wp:effectExtent l="19050" t="19050" r="1651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468992" cy="2153351"/>
                    </a:xfrm>
                    <a:prstGeom prst="rect">
                      <a:avLst/>
                    </a:prstGeom>
                    <a:ln>
                      <a:solidFill>
                        <a:schemeClr val="bg1">
                          <a:lumMod val="85000"/>
                        </a:schemeClr>
                      </a:solidFill>
                    </a:ln>
                  </pic:spPr>
                </pic:pic>
              </a:graphicData>
            </a:graphic>
          </wp:inline>
        </w:drawing>
      </w:r>
    </w:p>
    <w:p w14:paraId="3B689F36" w14:textId="77777777" w:rsidR="007E2D3E" w:rsidRPr="008B5F0A" w:rsidRDefault="007E2D3E" w:rsidP="00E978EC">
      <w:pPr>
        <w:pStyle w:val="1"/>
      </w:pPr>
      <w:bookmarkStart w:id="30" w:name="_Toc40713609"/>
      <w:bookmarkStart w:id="31" w:name="_Toc46134832"/>
      <w:bookmarkStart w:id="32" w:name="_Toc47087223"/>
      <w:r w:rsidRPr="008B5F0A">
        <w:lastRenderedPageBreak/>
        <w:t>Python Programming Basics</w:t>
      </w:r>
      <w:bookmarkEnd w:id="30"/>
      <w:bookmarkEnd w:id="31"/>
      <w:bookmarkEnd w:id="32"/>
    </w:p>
    <w:p w14:paraId="37B0AACB" w14:textId="77777777" w:rsidR="007E2D3E" w:rsidRPr="008B5F0A" w:rsidRDefault="007E2D3E" w:rsidP="00E978EC">
      <w:pPr>
        <w:pStyle w:val="2"/>
      </w:pPr>
      <w:bookmarkStart w:id="33" w:name="_Toc466755574"/>
      <w:bookmarkStart w:id="34" w:name="_Toc40713610"/>
      <w:bookmarkStart w:id="35" w:name="_Toc46134833"/>
      <w:bookmarkStart w:id="36" w:name="_Toc47087224"/>
      <w:bookmarkEnd w:id="33"/>
      <w:r w:rsidRPr="008B5F0A">
        <w:t>Introduction to Experiment</w:t>
      </w:r>
      <w:bookmarkEnd w:id="34"/>
      <w:bookmarkEnd w:id="35"/>
      <w:bookmarkEnd w:id="36"/>
    </w:p>
    <w:p w14:paraId="0F94EEDD" w14:textId="77777777" w:rsidR="007E2D3E" w:rsidRPr="003F709C" w:rsidRDefault="007E2D3E" w:rsidP="00E978EC">
      <w:r w:rsidRPr="003F709C">
        <w:t>This experiment uses independent code practices of each module to help readers master the Python3 syntax.</w:t>
      </w:r>
    </w:p>
    <w:p w14:paraId="5F9C41D7" w14:textId="77777777" w:rsidR="007E2D3E" w:rsidRPr="003F709C" w:rsidRDefault="007E2D3E" w:rsidP="00E978EC">
      <w:pPr>
        <w:pStyle w:val="ItemList"/>
      </w:pPr>
      <w:r w:rsidRPr="003F709C">
        <w:t>Basic data types of Python</w:t>
      </w:r>
    </w:p>
    <w:p w14:paraId="0896BFBB" w14:textId="77777777" w:rsidR="007E2D3E" w:rsidRPr="003F709C" w:rsidRDefault="007E2D3E" w:rsidP="00E978EC">
      <w:pPr>
        <w:pStyle w:val="ItemList"/>
      </w:pPr>
      <w:r w:rsidRPr="003F709C">
        <w:t>Deep copy and shallow copy</w:t>
      </w:r>
    </w:p>
    <w:p w14:paraId="1A462E9F" w14:textId="77777777" w:rsidR="007E2D3E" w:rsidRPr="003F709C" w:rsidRDefault="007E2D3E" w:rsidP="00E978EC">
      <w:pPr>
        <w:pStyle w:val="ItemList"/>
      </w:pPr>
      <w:r w:rsidRPr="003F709C">
        <w:t>Flow control</w:t>
      </w:r>
    </w:p>
    <w:p w14:paraId="11773A65" w14:textId="77777777" w:rsidR="007E2D3E" w:rsidRPr="003F709C" w:rsidRDefault="007E2D3E" w:rsidP="00E978EC">
      <w:pPr>
        <w:pStyle w:val="ItemList"/>
      </w:pPr>
      <w:r w:rsidRPr="003F709C">
        <w:t>Functions</w:t>
      </w:r>
    </w:p>
    <w:p w14:paraId="2607E3C0" w14:textId="77777777" w:rsidR="007E2D3E" w:rsidRPr="003F709C" w:rsidRDefault="007E2D3E" w:rsidP="00E978EC">
      <w:pPr>
        <w:pStyle w:val="ItemList"/>
      </w:pPr>
      <w:r w:rsidRPr="003F709C">
        <w:t>Operations on files</w:t>
      </w:r>
    </w:p>
    <w:p w14:paraId="17B8F2ED" w14:textId="77777777" w:rsidR="007E2D3E" w:rsidRPr="003F709C" w:rsidRDefault="007E2D3E" w:rsidP="00E978EC">
      <w:pPr>
        <w:pStyle w:val="ItemList"/>
      </w:pPr>
      <w:r w:rsidRPr="003F709C">
        <w:t>Troubleshooting</w:t>
      </w:r>
    </w:p>
    <w:p w14:paraId="2D4C2E16" w14:textId="57ECDC02" w:rsidR="007E2D3E" w:rsidRDefault="007E2D3E" w:rsidP="00E978EC">
      <w:pPr>
        <w:pStyle w:val="ItemList"/>
      </w:pPr>
      <w:r w:rsidRPr="003F709C">
        <w:t>Object-oriented programming</w:t>
      </w:r>
    </w:p>
    <w:p w14:paraId="34C12E97" w14:textId="5258A1B4" w:rsidR="008551BC" w:rsidRPr="003F709C" w:rsidRDefault="008551BC" w:rsidP="008551BC">
      <w:r>
        <w:t xml:space="preserve">It is </w:t>
      </w:r>
      <w:r>
        <w:rPr>
          <w:rFonts w:hint="eastAsia"/>
        </w:rPr>
        <w:t>recommended</w:t>
      </w:r>
      <w:r>
        <w:t xml:space="preserve"> </w:t>
      </w:r>
      <w:r>
        <w:rPr>
          <w:rFonts w:hint="eastAsia"/>
        </w:rPr>
        <w:t>to</w:t>
      </w:r>
      <w:r>
        <w:t xml:space="preserve"> </w:t>
      </w:r>
      <w:r>
        <w:rPr>
          <w:rFonts w:hint="eastAsia"/>
        </w:rPr>
        <w:t>learn</w:t>
      </w:r>
      <w:r>
        <w:t xml:space="preserve"> </w:t>
      </w:r>
      <w:r>
        <w:rPr>
          <w:rFonts w:hint="eastAsia"/>
        </w:rPr>
        <w:t>this</w:t>
      </w:r>
      <w:r>
        <w:t xml:space="preserve"> </w:t>
      </w:r>
      <w:r>
        <w:rPr>
          <w:rFonts w:hint="eastAsia"/>
        </w:rPr>
        <w:t>guide</w:t>
      </w:r>
      <w:r>
        <w:t xml:space="preserve"> </w:t>
      </w:r>
      <w:r>
        <w:rPr>
          <w:rFonts w:hint="eastAsia"/>
        </w:rPr>
        <w:t>with</w:t>
      </w:r>
      <w:r>
        <w:t xml:space="preserve"> </w:t>
      </w:r>
      <w:r>
        <w:rPr>
          <w:rFonts w:hint="eastAsia"/>
        </w:rPr>
        <w:t>the</w:t>
      </w:r>
      <w:r>
        <w:t xml:space="preserve"> official P</w:t>
      </w:r>
      <w:r>
        <w:rPr>
          <w:rFonts w:hint="eastAsia"/>
        </w:rPr>
        <w:t>ython</w:t>
      </w:r>
      <w:r>
        <w:t xml:space="preserve"> T</w:t>
      </w:r>
      <w:r>
        <w:rPr>
          <w:rFonts w:hint="eastAsia"/>
        </w:rPr>
        <w:t>utorial,</w:t>
      </w:r>
      <w:r>
        <w:t xml:space="preserve"> </w:t>
      </w:r>
      <w:hyperlink r:id="rId42" w:history="1">
        <w:r w:rsidRPr="00EE7080">
          <w:rPr>
            <w:rStyle w:val="ac"/>
            <w:rFonts w:hint="eastAsia"/>
          </w:rPr>
          <w:t>https://docs.python.org/3/tutorial/index.html</w:t>
        </w:r>
      </w:hyperlink>
      <w:r>
        <w:rPr>
          <w:rStyle w:val="ac"/>
        </w:rPr>
        <w:t>.</w:t>
      </w:r>
    </w:p>
    <w:p w14:paraId="5E90E07A" w14:textId="77777777" w:rsidR="007E2D3E" w:rsidRPr="008B5F0A" w:rsidRDefault="007E2D3E" w:rsidP="00E978EC">
      <w:pPr>
        <w:pStyle w:val="2"/>
      </w:pPr>
      <w:bookmarkStart w:id="37" w:name="_Toc40713611"/>
      <w:bookmarkStart w:id="38" w:name="_Toc46134834"/>
      <w:bookmarkStart w:id="39" w:name="_Toc47087225"/>
      <w:r w:rsidRPr="008B5F0A">
        <w:t>Code Practices</w:t>
      </w:r>
      <w:bookmarkEnd w:id="37"/>
      <w:bookmarkEnd w:id="38"/>
      <w:bookmarkEnd w:id="39"/>
    </w:p>
    <w:p w14:paraId="77008408" w14:textId="245039CF" w:rsidR="007E2D3E" w:rsidRPr="003F709C" w:rsidRDefault="007E2D3E" w:rsidP="00E978EC">
      <w:r w:rsidRPr="003F709C">
        <w:t xml:space="preserve">After Anaconda3 is installed on the local PC, open </w:t>
      </w:r>
      <w:proofErr w:type="spellStart"/>
      <w:r w:rsidRPr="003F709C">
        <w:t>Jupyter</w:t>
      </w:r>
      <w:proofErr w:type="spellEnd"/>
      <w:r w:rsidRPr="003F709C">
        <w:t xml:space="preserve"> Notebook and create a Python3 notebook file. (</w:t>
      </w:r>
      <w:r w:rsidR="00220DA9">
        <w:rPr>
          <w:rFonts w:hint="eastAsia"/>
        </w:rPr>
        <w:t>You</w:t>
      </w:r>
      <w:r w:rsidRPr="003F709C">
        <w:t xml:space="preserve"> can also use other compilers for the experiment, such as </w:t>
      </w:r>
      <w:proofErr w:type="spellStart"/>
      <w:r w:rsidRPr="003F709C">
        <w:t>Pycharm</w:t>
      </w:r>
      <w:proofErr w:type="spellEnd"/>
      <w:r w:rsidRPr="003F709C">
        <w:t>.)</w:t>
      </w:r>
    </w:p>
    <w:p w14:paraId="69D60D55" w14:textId="77777777" w:rsidR="007E2D3E" w:rsidRDefault="007E2D3E" w:rsidP="00E978EC">
      <w:pPr>
        <w:pStyle w:val="Figure"/>
      </w:pPr>
      <w:r w:rsidRPr="003F709C">
        <w:rPr>
          <w:noProof/>
        </w:rPr>
        <w:lastRenderedPageBreak/>
        <w:drawing>
          <wp:inline distT="0" distB="0" distL="0" distR="0" wp14:anchorId="4D7A94D4" wp14:editId="72AC645A">
            <wp:extent cx="2428875" cy="1857375"/>
            <wp:effectExtent l="19050" t="19050" r="28575" b="28575"/>
            <wp:docPr id="11" name="图片 1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43"/>
                    <a:stretch>
                      <a:fillRect/>
                    </a:stretch>
                  </pic:blipFill>
                  <pic:spPr>
                    <a:xfrm>
                      <a:off x="0" y="0"/>
                      <a:ext cx="2428875" cy="1857375"/>
                    </a:xfrm>
                    <a:prstGeom prst="rect">
                      <a:avLst/>
                    </a:prstGeom>
                    <a:ln>
                      <a:solidFill>
                        <a:schemeClr val="bg1">
                          <a:lumMod val="85000"/>
                        </a:schemeClr>
                      </a:solidFill>
                    </a:ln>
                  </pic:spPr>
                </pic:pic>
              </a:graphicData>
            </a:graphic>
          </wp:inline>
        </w:drawing>
      </w:r>
    </w:p>
    <w:p w14:paraId="15218358" w14:textId="77777777" w:rsidR="007E2D3E" w:rsidRPr="003F709C" w:rsidRDefault="007E2D3E" w:rsidP="00E978EC">
      <w:r w:rsidRPr="003F709C">
        <w:t>The title in the red box is the default title, and you can double-click the title to change the file name.</w:t>
      </w:r>
    </w:p>
    <w:p w14:paraId="41B88349" w14:textId="6B83EDAC" w:rsidR="007E2D3E" w:rsidRPr="003F709C" w:rsidRDefault="007E2D3E" w:rsidP="00E978EC">
      <w:r w:rsidRPr="003F709C">
        <w:t xml:space="preserve">The </w:t>
      </w:r>
      <w:r w:rsidR="008551BC">
        <w:t>blue</w:t>
      </w:r>
      <w:r w:rsidRPr="003F709C">
        <w:t xml:space="preserve"> box in the following figure is the code input box. After the code is complete, click </w:t>
      </w:r>
      <w:r w:rsidRPr="003F709C">
        <w:rPr>
          <w:b/>
          <w:bCs/>
        </w:rPr>
        <w:t>Run</w:t>
      </w:r>
      <w:r w:rsidRPr="003F709C">
        <w:t xml:space="preserve"> to run the code.</w:t>
      </w:r>
    </w:p>
    <w:p w14:paraId="5E9169D3" w14:textId="58BF66C4" w:rsidR="007E2D3E" w:rsidRDefault="00A10850" w:rsidP="00E978EC">
      <w:pPr>
        <w:pStyle w:val="Figure"/>
      </w:pPr>
      <w:r>
        <w:rPr>
          <w:noProof/>
        </w:rPr>
        <w:drawing>
          <wp:inline distT="0" distB="0" distL="0" distR="0" wp14:anchorId="41D661DE" wp14:editId="5875545E">
            <wp:extent cx="4915535" cy="1661632"/>
            <wp:effectExtent l="19050" t="19050" r="18415" b="152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49292" cy="1673043"/>
                    </a:xfrm>
                    <a:prstGeom prst="rect">
                      <a:avLst/>
                    </a:prstGeom>
                    <a:ln>
                      <a:solidFill>
                        <a:schemeClr val="bg1">
                          <a:lumMod val="85000"/>
                        </a:schemeClr>
                      </a:solidFill>
                    </a:ln>
                  </pic:spPr>
                </pic:pic>
              </a:graphicData>
            </a:graphic>
          </wp:inline>
        </w:drawing>
      </w:r>
    </w:p>
    <w:p w14:paraId="0B95A97C" w14:textId="77777777" w:rsidR="007E2D3E" w:rsidRPr="00695886" w:rsidRDefault="007E2D3E" w:rsidP="00E978EC"/>
    <w:p w14:paraId="0793A7C2" w14:textId="77777777" w:rsidR="007E2D3E" w:rsidRPr="00E25588" w:rsidRDefault="007E2D3E" w:rsidP="00E978EC">
      <w:pPr>
        <w:pStyle w:val="3"/>
      </w:pPr>
      <w:bookmarkStart w:id="40" w:name="_Toc40713612"/>
      <w:bookmarkStart w:id="41" w:name="_Toc46134835"/>
      <w:bookmarkStart w:id="42" w:name="_Toc47087226"/>
      <w:r w:rsidRPr="00E25588">
        <w:t>Python Data Types</w:t>
      </w:r>
      <w:bookmarkEnd w:id="40"/>
      <w:bookmarkEnd w:id="41"/>
      <w:bookmarkEnd w:id="42"/>
    </w:p>
    <w:p w14:paraId="4697694F" w14:textId="34B90C2D" w:rsidR="007E2D3E" w:rsidRPr="003F709C" w:rsidRDefault="007E2D3E" w:rsidP="00E978EC">
      <w:r w:rsidRPr="003F709C">
        <w:t xml:space="preserve">Python has rich data types, including </w:t>
      </w:r>
      <w:proofErr w:type="spellStart"/>
      <w:r w:rsidR="00001E7E" w:rsidRPr="003F709C">
        <w:t>numeric</w:t>
      </w:r>
      <w:r w:rsidR="00001E7E">
        <w:t>s</w:t>
      </w:r>
      <w:proofErr w:type="spellEnd"/>
      <w:r w:rsidRPr="003F709C">
        <w:t xml:space="preserve">, strings, </w:t>
      </w:r>
      <w:proofErr w:type="gramStart"/>
      <w:r w:rsidRPr="003F709C">
        <w:t>lists</w:t>
      </w:r>
      <w:proofErr w:type="gramEnd"/>
      <w:r w:rsidRPr="003F709C">
        <w:t xml:space="preserve">, tuples, dictionaries, and sets. This section describes the characteristics of different data types </w:t>
      </w:r>
      <w:r w:rsidR="00A34194">
        <w:t>using</w:t>
      </w:r>
      <w:r w:rsidRPr="003F709C">
        <w:t xml:space="preserve"> code practices.</w:t>
      </w:r>
      <w:r w:rsidR="00937D55">
        <w:t xml:space="preserve"> </w:t>
      </w:r>
      <w:r w:rsidR="0098413C" w:rsidRPr="000F755E">
        <w:t xml:space="preserve">For details, see "Built-in Types" in the Python standard library. </w:t>
      </w:r>
      <w:hyperlink r:id="rId44" w:history="1">
        <w:r w:rsidR="0098413C">
          <w:rPr>
            <w:rStyle w:val="ac"/>
          </w:rPr>
          <w:t>https://docs.python.org/3.8/library/index.html</w:t>
        </w:r>
      </w:hyperlink>
      <w:r w:rsidR="009070F8">
        <w:rPr>
          <w:rStyle w:val="ac"/>
        </w:rPr>
        <w:t>.</w:t>
      </w:r>
    </w:p>
    <w:p w14:paraId="39AFDF81" w14:textId="77777777" w:rsidR="007E2D3E" w:rsidRPr="00E25588" w:rsidRDefault="007E2D3E" w:rsidP="00E978EC">
      <w:pPr>
        <w:pStyle w:val="40"/>
        <w:rPr>
          <w:rFonts w:hint="default"/>
        </w:rPr>
      </w:pPr>
      <w:bookmarkStart w:id="43" w:name="_Toc46134836"/>
      <w:bookmarkStart w:id="44" w:name="_Toc47087227"/>
      <w:r w:rsidRPr="00E25588">
        <w:t>Data Type: Numerics</w:t>
      </w:r>
      <w:bookmarkEnd w:id="43"/>
      <w:bookmarkEnd w:id="44"/>
    </w:p>
    <w:p w14:paraId="2B1E2F9B" w14:textId="177BFB7E" w:rsidR="007E2D3E" w:rsidRPr="003F709C" w:rsidRDefault="007E2D3E" w:rsidP="00E978EC">
      <w:r w:rsidRPr="003F709C">
        <w:t>This data type is used to store numeric values</w:t>
      </w:r>
      <w:r w:rsidR="00A34194">
        <w:t>, and it</w:t>
      </w:r>
      <w:r w:rsidRPr="003F709C">
        <w:t xml:space="preserve"> is immutable, which means that, if it is changed, a new object will be assigned.</w:t>
      </w:r>
    </w:p>
    <w:p w14:paraId="40151BAF" w14:textId="77777777" w:rsidR="007E2D3E" w:rsidRPr="003F709C" w:rsidRDefault="007E2D3E" w:rsidP="00E978EC">
      <w:r w:rsidRPr="003F709C">
        <w:t>Note that Boolean operations in Python use keywords instead of operators to express “and/or/not”.</w:t>
      </w:r>
    </w:p>
    <w:p w14:paraId="04D3E244"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True+False</w:t>
      </w:r>
      <w:proofErr w:type="spellEnd"/>
      <w:r w:rsidRPr="003F709C">
        <w:t xml:space="preserve">) # The output is 1. By default, 1 </w:t>
      </w:r>
      <w:r>
        <w:t>indicates True, and 0 False.</w:t>
      </w:r>
    </w:p>
    <w:p w14:paraId="4F9C0E70"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True or False) # True is displayed, and t</w:t>
      </w:r>
      <w:r>
        <w:t>he "or" operation is performed.</w:t>
      </w:r>
    </w:p>
    <w:p w14:paraId="30E2C05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t xml:space="preserve">5//2) # </w:t>
      </w:r>
      <w:r w:rsidRPr="003F709C">
        <w:t>The output is 2, and</w:t>
      </w:r>
      <w:r>
        <w:t xml:space="preserve"> “//” is the rounding operator.</w:t>
      </w:r>
    </w:p>
    <w:p w14:paraId="05F8D74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t>Print(</w:t>
      </w:r>
      <w:proofErr w:type="gramEnd"/>
      <w:r>
        <w:t xml:space="preserve">5%2) # </w:t>
      </w:r>
      <w:r w:rsidRPr="003F709C">
        <w:t>The output is 1, an</w:t>
      </w:r>
      <w:r>
        <w:t>d “%” is the modulo operator.</w:t>
      </w:r>
    </w:p>
    <w:p w14:paraId="36671E80"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t>print(</w:t>
      </w:r>
      <w:proofErr w:type="gramEnd"/>
      <w:r>
        <w:t xml:space="preserve">3**2) # </w:t>
      </w:r>
      <w:r w:rsidRPr="003F709C">
        <w:t>The output is 9, and “**”</w:t>
      </w:r>
      <w:r>
        <w:t xml:space="preserve"> indicates the power operation.</w:t>
      </w:r>
    </w:p>
    <w:p w14:paraId="2D09E353"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lastRenderedPageBreak/>
        <w:t>print(</w:t>
      </w:r>
      <w:proofErr w:type="gramEnd"/>
      <w:r>
        <w:t xml:space="preserve">5+1.6) # </w:t>
      </w:r>
      <w:r w:rsidRPr="003F709C">
        <w:t>The output is 6.6. By default, the sum of numbers in different precisions follow the highest precision of the numbers.</w:t>
      </w:r>
    </w:p>
    <w:p w14:paraId="6F62C449" w14:textId="77777777" w:rsidR="007E2D3E" w:rsidRPr="00E25588" w:rsidRDefault="007E2D3E" w:rsidP="00E978EC">
      <w:pPr>
        <w:pStyle w:val="40"/>
        <w:rPr>
          <w:rFonts w:hint="default"/>
        </w:rPr>
      </w:pPr>
      <w:bookmarkStart w:id="45" w:name="_Toc46134837"/>
      <w:bookmarkStart w:id="46" w:name="_Toc47087228"/>
      <w:r w:rsidRPr="00E25588">
        <w:t>Data Type: Strings</w:t>
      </w:r>
      <w:bookmarkEnd w:id="45"/>
      <w:bookmarkEnd w:id="46"/>
    </w:p>
    <w:p w14:paraId="3B111C41" w14:textId="77777777" w:rsidR="007E2D3E" w:rsidRPr="003F709C" w:rsidRDefault="007E2D3E" w:rsidP="00E978EC">
      <w:r w:rsidRPr="003F709C">
        <w:t>A string consists of digits, letters, and underscores (_). Objects are created using single, double, or triple quotation marks.</w:t>
      </w:r>
    </w:p>
    <w:p w14:paraId="1A75CDA5" w14:textId="77777777" w:rsidR="007E2D3E" w:rsidRPr="003F709C" w:rsidRDefault="007E2D3E" w:rsidP="00E978EC">
      <w:r w:rsidRPr="003F709C">
        <w:t>Basic operations on strings:</w:t>
      </w:r>
    </w:p>
    <w:p w14:paraId="3A8BE815" w14:textId="13A2D34E" w:rsidR="007E2D3E" w:rsidRPr="003F709C" w:rsidRDefault="007E2D3E" w:rsidP="00F567D1">
      <w:pPr>
        <w:pStyle w:val="TerminalDisplay"/>
        <w:pBdr>
          <w:top w:val="dashed" w:sz="4" w:space="1" w:color="auto"/>
          <w:left w:val="dashed" w:sz="4" w:space="4" w:color="auto"/>
          <w:bottom w:val="dashed" w:sz="4" w:space="1" w:color="auto"/>
          <w:right w:val="dashed" w:sz="4" w:space="4" w:color="auto"/>
        </w:pBdr>
      </w:pPr>
      <w:r w:rsidRPr="003F709C">
        <w:t xml:space="preserve">S = 'python' # Assign ‘python’ to variable S. </w:t>
      </w:r>
    </w:p>
    <w:p w14:paraId="24534872" w14:textId="1A978C42"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t xml:space="preserve"># </w:t>
      </w:r>
      <w:proofErr w:type="spellStart"/>
      <w:proofErr w:type="gramStart"/>
      <w:r w:rsidRPr="003F709C">
        <w:t>len</w:t>
      </w:r>
      <w:proofErr w:type="spellEnd"/>
      <w:r w:rsidRPr="003F709C">
        <w:t>(</w:t>
      </w:r>
      <w:proofErr w:type="spellStart"/>
      <w:proofErr w:type="gramEnd"/>
      <w:r w:rsidR="00861D1B">
        <w:t>obj</w:t>
      </w:r>
      <w:proofErr w:type="spellEnd"/>
      <w:r w:rsidR="00861D1B">
        <w:t>): Return the object length.</w:t>
      </w:r>
    </w:p>
    <w:p w14:paraId="2A0EF696"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len</w:t>
      </w:r>
      <w:proofErr w:type="spellEnd"/>
      <w:r w:rsidRPr="003F709C">
        <w:t xml:space="preserve">(S)) # Output 6.  </w:t>
      </w:r>
    </w:p>
    <w:p w14:paraId="1B16A2AC"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4E6B7394" w14:textId="061E4369" w:rsidR="007E2D3E"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S[0],S[1],S[-1]) # Output </w:t>
      </w:r>
      <w:proofErr w:type="spellStart"/>
      <w:r w:rsidRPr="003F709C">
        <w:t>pyn</w:t>
      </w:r>
      <w:proofErr w:type="spellEnd"/>
      <w:r w:rsidRPr="003F709C">
        <w:t xml:space="preserve"> and obta</w:t>
      </w:r>
      <w:r w:rsidR="00861D1B">
        <w:t>in elements based on the index.</w:t>
      </w:r>
    </w:p>
    <w:p w14:paraId="199BCF96" w14:textId="11451370" w:rsidR="00E535B8" w:rsidRPr="00E535B8" w:rsidRDefault="00E535B8" w:rsidP="00E535B8">
      <w:pPr>
        <w:pStyle w:val="TerminalDisplay"/>
        <w:pBdr>
          <w:top w:val="dashed" w:sz="4" w:space="1" w:color="auto"/>
          <w:left w:val="dashed" w:sz="4" w:space="4" w:color="auto"/>
          <w:bottom w:val="dashed" w:sz="4" w:space="1" w:color="auto"/>
          <w:right w:val="dashed" w:sz="4" w:space="4" w:color="auto"/>
        </w:pBdr>
      </w:pPr>
      <w:proofErr w:type="gramStart"/>
      <w:r>
        <w:rPr>
          <w:rFonts w:hint="eastAsia"/>
        </w:rPr>
        <w:t>print(</w:t>
      </w:r>
      <w:proofErr w:type="spellStart"/>
      <w:proofErr w:type="gramEnd"/>
      <w:r>
        <w:rPr>
          <w:rFonts w:hint="eastAsia"/>
        </w:rPr>
        <w:t>S+'1',S</w:t>
      </w:r>
      <w:proofErr w:type="spellEnd"/>
      <w:r>
        <w:rPr>
          <w:rFonts w:hint="eastAsia"/>
        </w:rPr>
        <w:t xml:space="preserve">*2) </w:t>
      </w:r>
      <w:r w:rsidRPr="003F709C">
        <w:t xml:space="preserve"># Output </w:t>
      </w:r>
      <w:proofErr w:type="spellStart"/>
      <w:r w:rsidRPr="003F709C">
        <w:t>python1</w:t>
      </w:r>
      <w:proofErr w:type="spellEnd"/>
      <w:r w:rsidRPr="003F709C">
        <w:t xml:space="preserve"> </w:t>
      </w:r>
      <w:proofErr w:type="spellStart"/>
      <w:r w:rsidRPr="003F709C">
        <w:t>pythonpython</w:t>
      </w:r>
      <w:proofErr w:type="spellEnd"/>
      <w:r w:rsidRPr="003F709C">
        <w:t>: merge and repeat.</w:t>
      </w:r>
    </w:p>
    <w:p w14:paraId="5FB2A4E1" w14:textId="77777777" w:rsidR="007E2D3E" w:rsidRPr="003F709C" w:rsidRDefault="007E2D3E" w:rsidP="00E978EC">
      <w:r w:rsidRPr="003F709C">
        <w:t>Immutability of strings:</w:t>
      </w:r>
    </w:p>
    <w:p w14:paraId="636C44F8" w14:textId="770564E4"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S = 'python' </w:t>
      </w:r>
      <w:r w:rsidR="00D664FF">
        <w:tab/>
      </w:r>
      <w:r w:rsidR="00D664FF">
        <w:tab/>
      </w:r>
      <w:r w:rsidR="00D664FF">
        <w:tab/>
      </w:r>
      <w:r w:rsidRPr="003F709C">
        <w:t xml:space="preserve"># </w:t>
      </w:r>
      <w:r w:rsidR="00861D1B">
        <w:t>Assign a value to the variable.</w:t>
      </w:r>
    </w:p>
    <w:p w14:paraId="4B9EDA40" w14:textId="125FF33E"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S[</w:t>
      </w:r>
      <w:proofErr w:type="gramEnd"/>
      <w:r w:rsidRPr="003F709C">
        <w:t xml:space="preserve">0] = 'Z' </w:t>
      </w:r>
      <w:r w:rsidR="00D664FF">
        <w:tab/>
      </w:r>
      <w:r w:rsidR="00D664FF">
        <w:tab/>
      </w:r>
      <w:r w:rsidR="00D664FF">
        <w:tab/>
      </w:r>
      <w:r w:rsidR="00D664FF">
        <w:tab/>
      </w:r>
      <w:r w:rsidRPr="003F709C">
        <w:t># Program exception, a</w:t>
      </w:r>
      <w:r w:rsidR="00861D1B">
        <w:t>s the string cannot be changed.</w:t>
      </w:r>
    </w:p>
    <w:p w14:paraId="2827A244" w14:textId="5F721BCA" w:rsidR="007E2D3E" w:rsidRPr="003F709C" w:rsidRDefault="00D664FF" w:rsidP="00E978EC">
      <w:pPr>
        <w:pStyle w:val="TerminalDisplay"/>
        <w:pBdr>
          <w:top w:val="dashed" w:sz="4" w:space="1" w:color="auto"/>
          <w:left w:val="dashed" w:sz="4" w:space="4" w:color="auto"/>
          <w:bottom w:val="dashed" w:sz="4" w:space="1" w:color="auto"/>
          <w:right w:val="dashed" w:sz="4" w:space="4" w:color="auto"/>
        </w:pBdr>
      </w:pPr>
      <w:r>
        <w:rPr>
          <w:rFonts w:hint="eastAsia"/>
        </w:rPr>
        <w:t>S1 ='Z'+</w:t>
      </w:r>
      <w:proofErr w:type="gramStart"/>
      <w:r>
        <w:rPr>
          <w:rFonts w:hint="eastAsia"/>
        </w:rPr>
        <w:t>S[</w:t>
      </w:r>
      <w:proofErr w:type="gramEnd"/>
      <w:r>
        <w:rPr>
          <w:rFonts w:hint="eastAsia"/>
        </w:rPr>
        <w:t>1:]</w:t>
      </w:r>
      <w:r>
        <w:tab/>
      </w:r>
      <w:r>
        <w:tab/>
      </w:r>
      <w:r>
        <w:tab/>
      </w:r>
      <w:r w:rsidR="007E2D3E" w:rsidRPr="003F709C">
        <w:t xml:space="preserve"># A new string, </w:t>
      </w:r>
      <w:proofErr w:type="spellStart"/>
      <w:r w:rsidR="007E2D3E" w:rsidRPr="003F709C">
        <w:t>Zython</w:t>
      </w:r>
      <w:proofErr w:type="spellEnd"/>
      <w:r w:rsidR="007E2D3E" w:rsidRPr="003F709C">
        <w:t>, is generated and assigned to S1.</w:t>
      </w:r>
    </w:p>
    <w:p w14:paraId="1388DC74" w14:textId="1E2E6A39"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r w:rsidRPr="003F709C">
        <w:tab/>
      </w:r>
      <w:r w:rsidRPr="003F709C">
        <w:tab/>
      </w:r>
      <w:r w:rsidRPr="003F709C">
        <w:tab/>
      </w:r>
      <w:r w:rsidR="00C6254A">
        <w:t xml:space="preserve">  </w:t>
      </w:r>
      <w:r w:rsidR="00D664FF">
        <w:tab/>
      </w:r>
      <w:r w:rsidR="00C6254A">
        <w:t xml:space="preserve"># </w:t>
      </w:r>
      <w:proofErr w:type="gramStart"/>
      <w:r w:rsidRPr="003F709C">
        <w:t>S[</w:t>
      </w:r>
      <w:proofErr w:type="gramEnd"/>
      <w:r w:rsidRPr="003F709C">
        <w:t xml:space="preserve">1:] indicates the string following the first character, that is, </w:t>
      </w:r>
      <w:proofErr w:type="spellStart"/>
      <w:r w:rsidRPr="003F709C">
        <w:t>ython</w:t>
      </w:r>
      <w:proofErr w:type="spellEnd"/>
      <w:r w:rsidRPr="003F709C">
        <w:t>.</w:t>
      </w:r>
    </w:p>
    <w:p w14:paraId="047E0824" w14:textId="748B3E79" w:rsidR="007E2D3E" w:rsidRPr="003F709C" w:rsidRDefault="00D664FF" w:rsidP="00E978EC">
      <w:pPr>
        <w:pStyle w:val="TerminalDisplay"/>
        <w:pBdr>
          <w:top w:val="dashed" w:sz="4" w:space="1" w:color="auto"/>
          <w:left w:val="dashed" w:sz="4" w:space="4" w:color="auto"/>
          <w:bottom w:val="dashed" w:sz="4" w:space="1" w:color="auto"/>
          <w:right w:val="dashed" w:sz="4" w:space="4" w:color="auto"/>
        </w:pBdr>
      </w:pPr>
      <w:proofErr w:type="gramStart"/>
      <w:r>
        <w:t>print(</w:t>
      </w:r>
      <w:proofErr w:type="gramEnd"/>
      <w:r>
        <w:t>"S:%s,S1:%s"%(S,S1))</w:t>
      </w:r>
      <w:r>
        <w:tab/>
      </w:r>
      <w:r w:rsidR="007E2D3E" w:rsidRPr="003F709C">
        <w:t># Output S:python, S1:Zython. %s prints the character string.</w:t>
      </w:r>
    </w:p>
    <w:p w14:paraId="720AF0D1" w14:textId="77777777" w:rsidR="007E2D3E" w:rsidRPr="003F709C" w:rsidRDefault="007E2D3E" w:rsidP="00E978EC">
      <w:r w:rsidRPr="003F709C">
        <w:t>Common operations on strings:</w:t>
      </w:r>
    </w:p>
    <w:p w14:paraId="28C5746B" w14:textId="2F0BB501"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S = "python" # </w:t>
      </w:r>
      <w:r w:rsidR="00861D1B">
        <w:t>Assign a value to the variable.</w:t>
      </w:r>
    </w:p>
    <w:p w14:paraId="3A0FF554"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114363CC"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 xml:space="preserve">#  </w:t>
      </w:r>
      <w:proofErr w:type="spellStart"/>
      <w:r w:rsidRPr="003F709C">
        <w:t>str.split</w:t>
      </w:r>
      <w:proofErr w:type="spellEnd"/>
      <w:proofErr w:type="gramEnd"/>
      <w:r w:rsidRPr="003F709C">
        <w:t>(</w:t>
      </w:r>
      <w:proofErr w:type="spellStart"/>
      <w:r w:rsidRPr="003F709C">
        <w:t>str</w:t>
      </w:r>
      <w:proofErr w:type="spellEnd"/>
      <w:r w:rsidRPr="003F709C">
        <w:t xml:space="preserve">="", </w:t>
      </w:r>
      <w:proofErr w:type="spellStart"/>
      <w:r w:rsidRPr="003F709C">
        <w:t>num</w:t>
      </w:r>
      <w:proofErr w:type="spellEnd"/>
      <w:r w:rsidRPr="003F709C">
        <w:t>=-1): The string is split by separator. If the “</w:t>
      </w:r>
      <w:proofErr w:type="spellStart"/>
      <w:r w:rsidRPr="003F709C">
        <w:t>num”argument</w:t>
      </w:r>
      <w:proofErr w:type="spellEnd"/>
      <w:r w:rsidRPr="003F709C">
        <w:t xml:space="preserve"> has a value, the string is split into num+1 substrings. The value “-1” indicates that all strings are split. </w:t>
      </w:r>
    </w:p>
    <w:p w14:paraId="61583923"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S.split</w:t>
      </w:r>
      <w:proofErr w:type="spellEnd"/>
      <w:r w:rsidRPr="003F709C">
        <w:t>('h')) # Output ['</w:t>
      </w:r>
      <w:proofErr w:type="spellStart"/>
      <w:r w:rsidRPr="003F709C">
        <w:t>pyt</w:t>
      </w:r>
      <w:proofErr w:type="spellEnd"/>
      <w:r w:rsidRPr="003F709C">
        <w:t xml:space="preserve">','on'], and split the string based on “h”. </w:t>
      </w:r>
    </w:p>
    <w:p w14:paraId="1094DE1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3A19D5AD"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 xml:space="preserve">#  </w:t>
      </w:r>
      <w:proofErr w:type="spellStart"/>
      <w:r w:rsidRPr="003F709C">
        <w:t>str.replace</w:t>
      </w:r>
      <w:proofErr w:type="spellEnd"/>
      <w:proofErr w:type="gramEnd"/>
      <w:r w:rsidRPr="003F709C">
        <w:t xml:space="preserve">(old, new[, max]): A string generated after “old” in the string is replaced with “new”. If the third argument “max” is specified, this replacement can take place for not more than max times. </w:t>
      </w:r>
    </w:p>
    <w:p w14:paraId="0C273135" w14:textId="59DF3AC2"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S.replace</w:t>
      </w:r>
      <w:proofErr w:type="spellEnd"/>
      <w:r w:rsidRPr="003F709C">
        <w:t>('</w:t>
      </w:r>
      <w:proofErr w:type="spellStart"/>
      <w:r w:rsidRPr="003F709C">
        <w:t>py</w:t>
      </w:r>
      <w:proofErr w:type="spellEnd"/>
      <w:r w:rsidRPr="003F709C">
        <w:t>','</w:t>
      </w:r>
      <w:proofErr w:type="spellStart"/>
      <w:r w:rsidRPr="003F709C">
        <w:t>PY</w:t>
      </w:r>
      <w:proofErr w:type="spellEnd"/>
      <w:r w:rsidRPr="003F709C">
        <w:t xml:space="preserve">')) # </w:t>
      </w:r>
      <w:proofErr w:type="spellStart"/>
      <w:r w:rsidRPr="003F709C">
        <w:t>P</w:t>
      </w:r>
      <w:r w:rsidR="008551BC">
        <w:t>Y</w:t>
      </w:r>
      <w:r w:rsidRPr="003F709C">
        <w:t>thon</w:t>
      </w:r>
      <w:proofErr w:type="spellEnd"/>
      <w:r w:rsidRPr="003F709C">
        <w:t>: Replace “</w:t>
      </w:r>
      <w:proofErr w:type="spellStart"/>
      <w:r w:rsidRPr="003F709C">
        <w:t>py</w:t>
      </w:r>
      <w:proofErr w:type="spellEnd"/>
      <w:r w:rsidRPr="003F709C">
        <w:t xml:space="preserve">” in the string with “PY”. </w:t>
      </w:r>
    </w:p>
    <w:p w14:paraId="56976C2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0A1E2E2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 xml:space="preserve">#  </w:t>
      </w:r>
      <w:proofErr w:type="spellStart"/>
      <w:r w:rsidRPr="003F709C">
        <w:t>str.upper</w:t>
      </w:r>
      <w:proofErr w:type="spellEnd"/>
      <w:proofErr w:type="gramEnd"/>
      <w:r w:rsidRPr="003F709C">
        <w:t xml:space="preserve">(): Return the value after lowercase letters are converted to uppercase letters. </w:t>
      </w:r>
    </w:p>
    <w:p w14:paraId="42DE4BC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S.upper</w:t>
      </w:r>
      <w:proofErr w:type="spellEnd"/>
      <w:r w:rsidRPr="003F709C">
        <w:t xml:space="preserve">())                                   # PYTHON </w:t>
      </w:r>
    </w:p>
    <w:p w14:paraId="650E5D3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731C240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 xml:space="preserve">#  </w:t>
      </w:r>
      <w:proofErr w:type="spellStart"/>
      <w:r w:rsidRPr="003F709C">
        <w:t>str.lower</w:t>
      </w:r>
      <w:proofErr w:type="spellEnd"/>
      <w:proofErr w:type="gramEnd"/>
      <w:r w:rsidRPr="003F709C">
        <w:t xml:space="preserve">(): Return the value after uppercase letters are converted to lowercase letters. </w:t>
      </w:r>
    </w:p>
    <w:p w14:paraId="19A03C0D"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w:t>
      </w:r>
      <w:proofErr w:type="spellStart"/>
      <w:r w:rsidRPr="003F709C">
        <w:t>PYTHON'.lower</w:t>
      </w:r>
      <w:proofErr w:type="spellEnd"/>
      <w:r w:rsidRPr="003F709C">
        <w:t xml:space="preserve">()) # Output python. The string is converted into lowercase letters. </w:t>
      </w:r>
    </w:p>
    <w:p w14:paraId="332C8814"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4E6D3A6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line='</w:t>
      </w:r>
      <w:proofErr w:type="spellStart"/>
      <w:r w:rsidRPr="003F709C">
        <w:t>aa</w:t>
      </w:r>
      <w:proofErr w:type="gramStart"/>
      <w:r w:rsidRPr="003F709C">
        <w:t>,bb,ccc,dd</w:t>
      </w:r>
      <w:proofErr w:type="spellEnd"/>
      <w:proofErr w:type="gramEnd"/>
      <w:r w:rsidRPr="003F709C">
        <w:t xml:space="preserve">\n' #”\n” is a line feed character. </w:t>
      </w:r>
    </w:p>
    <w:p w14:paraId="4F67A5FD"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5657C9C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 xml:space="preserve">#  </w:t>
      </w:r>
      <w:proofErr w:type="spellStart"/>
      <w:r w:rsidRPr="003F709C">
        <w:t>str.join</w:t>
      </w:r>
      <w:proofErr w:type="spellEnd"/>
      <w:proofErr w:type="gramEnd"/>
      <w:r w:rsidRPr="003F709C">
        <w:t xml:space="preserve">(sequence): “sequence” indicates a sequence to be joined. In the output, the new string generated after the elements are specified in the sequence is returned. </w:t>
      </w:r>
    </w:p>
    <w:p w14:paraId="00E5B716" w14:textId="7B83265D"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''.join(['life', 'is' ,'short'])) # Output “life is shor</w:t>
      </w:r>
      <w:r w:rsidR="00861D1B">
        <w:t>t” and “join” joins the string.</w:t>
      </w:r>
    </w:p>
    <w:p w14:paraId="07AD72E7"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241DCC55" w14:textId="18547D7E"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hw12= '%s %s %d' % ('hello', 'world', 12) # Format</w:t>
      </w:r>
      <w:r w:rsidR="00861D1B">
        <w:t xml:space="preserve"> the string.</w:t>
      </w:r>
    </w:p>
    <w:p w14:paraId="263491A4"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hw12) # Output “hello world 12”.</w:t>
      </w:r>
    </w:p>
    <w:p w14:paraId="49C3F79D" w14:textId="77777777" w:rsidR="007E2D3E" w:rsidRPr="00E25588" w:rsidRDefault="007E2D3E" w:rsidP="00E978EC">
      <w:pPr>
        <w:pStyle w:val="40"/>
        <w:rPr>
          <w:rFonts w:hint="default"/>
        </w:rPr>
      </w:pPr>
      <w:bookmarkStart w:id="47" w:name="_Toc46134838"/>
      <w:bookmarkStart w:id="48" w:name="_Toc47087229"/>
      <w:r w:rsidRPr="00E25588">
        <w:lastRenderedPageBreak/>
        <w:t>Data Type: Lists</w:t>
      </w:r>
      <w:bookmarkEnd w:id="47"/>
      <w:bookmarkEnd w:id="48"/>
    </w:p>
    <w:p w14:paraId="7DFF189D" w14:textId="77777777" w:rsidR="007E2D3E" w:rsidRPr="008B5F0A" w:rsidRDefault="007E2D3E" w:rsidP="00E978EC">
      <w:r w:rsidRPr="00695886">
        <w:t>Lists can implement data structures of most set classes. It supports characters, numbers, strings, and eve</w:t>
      </w:r>
      <w:r w:rsidRPr="008B5F0A">
        <w:t>n lists (that is, nesting). It is identified by [].</w:t>
      </w:r>
    </w:p>
    <w:p w14:paraId="3E6027A3" w14:textId="77777777" w:rsidR="007E2D3E" w:rsidRPr="003F709C" w:rsidRDefault="007E2D3E" w:rsidP="00E978EC">
      <w:pPr>
        <w:pStyle w:val="ItemList"/>
      </w:pPr>
      <w:r w:rsidRPr="003F709C">
        <w:t>Common operations on lists:</w:t>
      </w:r>
    </w:p>
    <w:p w14:paraId="09DD6193"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animals</w:t>
      </w:r>
      <w:proofErr w:type="gramEnd"/>
      <w:r w:rsidRPr="003F709C">
        <w:t xml:space="preserve"> = ['cat', 'dog', 'monkey'] # Define the list animals. </w:t>
      </w:r>
    </w:p>
    <w:p w14:paraId="0CF4F13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
    <w:p w14:paraId="2BD66FE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 xml:space="preserve">#  </w:t>
      </w:r>
      <w:proofErr w:type="spellStart"/>
      <w:r w:rsidRPr="003F709C">
        <w:t>list.append</w:t>
      </w:r>
      <w:proofErr w:type="spellEnd"/>
      <w:proofErr w:type="gramEnd"/>
      <w:r w:rsidRPr="003F709C">
        <w:t>(</w:t>
      </w:r>
      <w:proofErr w:type="spellStart"/>
      <w:r w:rsidRPr="003F709C">
        <w:t>obj</w:t>
      </w:r>
      <w:proofErr w:type="spellEnd"/>
      <w:r w:rsidRPr="003F709C">
        <w:t xml:space="preserve">): Add a new object to the end of the list. </w:t>
      </w:r>
    </w:p>
    <w:p w14:paraId="5C907943" w14:textId="6BB698E4"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a</w:t>
      </w:r>
      <w:r w:rsidR="006814D3">
        <w:t>nimals.append</w:t>
      </w:r>
      <w:proofErr w:type="spellEnd"/>
      <w:r w:rsidR="006814D3">
        <w:t>(</w:t>
      </w:r>
      <w:proofErr w:type="gramEnd"/>
      <w:r w:rsidR="006814D3">
        <w:t>‘fish’</w:t>
      </w:r>
      <w:r w:rsidRPr="003F709C">
        <w:t xml:space="preserve">) # Append an element. </w:t>
      </w:r>
    </w:p>
    <w:p w14:paraId="2D88F8F3"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animals) # Output ['cat', 'dog', 'monkey', 'fish']. </w:t>
      </w:r>
    </w:p>
    <w:p w14:paraId="7AC3548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
    <w:p w14:paraId="328F69A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 xml:space="preserve">#  </w:t>
      </w:r>
      <w:proofErr w:type="spellStart"/>
      <w:r w:rsidRPr="003F709C">
        <w:t>list.remove</w:t>
      </w:r>
      <w:proofErr w:type="spellEnd"/>
      <w:proofErr w:type="gramEnd"/>
      <w:r w:rsidRPr="003F709C">
        <w:t>(</w:t>
      </w:r>
      <w:proofErr w:type="spellStart"/>
      <w:r w:rsidRPr="003F709C">
        <w:t>obj</w:t>
      </w:r>
      <w:proofErr w:type="spellEnd"/>
      <w:r w:rsidRPr="003F709C">
        <w:t xml:space="preserve">): Remove the first match for a value in the list. </w:t>
      </w:r>
    </w:p>
    <w:p w14:paraId="42D43F8C" w14:textId="0506FCE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animals.remove</w:t>
      </w:r>
      <w:proofErr w:type="spellEnd"/>
      <w:r w:rsidRPr="003F709C">
        <w:t>(</w:t>
      </w:r>
      <w:proofErr w:type="gramEnd"/>
      <w:r w:rsidR="006814D3">
        <w:t>‘</w:t>
      </w:r>
      <w:r w:rsidRPr="003F709C">
        <w:t>fish</w:t>
      </w:r>
      <w:r w:rsidR="006814D3">
        <w:t>’</w:t>
      </w:r>
      <w:r w:rsidRPr="003F709C">
        <w:t xml:space="preserve">) # Delete the element “fish”. </w:t>
      </w:r>
    </w:p>
    <w:p w14:paraId="6396B393"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animals) # Output ['cat', 'dog', 'monkey']. </w:t>
      </w:r>
    </w:p>
    <w:p w14:paraId="277406D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
    <w:p w14:paraId="29362F6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 xml:space="preserve">#  </w:t>
      </w:r>
      <w:proofErr w:type="spellStart"/>
      <w:r w:rsidRPr="003F709C">
        <w:t>list.insert</w:t>
      </w:r>
      <w:proofErr w:type="spellEnd"/>
      <w:proofErr w:type="gramEnd"/>
      <w:r w:rsidRPr="003F709C">
        <w:t xml:space="preserve">(index, </w:t>
      </w:r>
      <w:proofErr w:type="spellStart"/>
      <w:r w:rsidRPr="003F709C">
        <w:t>obj</w:t>
      </w:r>
      <w:proofErr w:type="spellEnd"/>
      <w:r w:rsidRPr="003F709C">
        <w:t xml:space="preserve">): Insert a specified object to a specified position in the list. The index indicates the position. </w:t>
      </w:r>
    </w:p>
    <w:p w14:paraId="1EC66EF2" w14:textId="2EB9B8F9"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animals.insert</w:t>
      </w:r>
      <w:proofErr w:type="spellEnd"/>
      <w:r w:rsidRPr="003F709C">
        <w:t>(</w:t>
      </w:r>
      <w:proofErr w:type="spellStart"/>
      <w:proofErr w:type="gramEnd"/>
      <w:r w:rsidRPr="003F709C">
        <w:t>1,</w:t>
      </w:r>
      <w:r w:rsidR="00115ACF">
        <w:t>’</w:t>
      </w:r>
      <w:r w:rsidRPr="003F709C">
        <w:t>fish</w:t>
      </w:r>
      <w:proofErr w:type="spellEnd"/>
      <w:r w:rsidR="00115ACF">
        <w:t>’</w:t>
      </w:r>
      <w:r w:rsidRPr="003F709C">
        <w:t xml:space="preserve">) # Insert the element “fish” at the position of subscript 1. </w:t>
      </w:r>
    </w:p>
    <w:p w14:paraId="3D9B078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animals) # Output ['cat', 'fish', 'dog', 'monkey']. </w:t>
      </w:r>
    </w:p>
    <w:p w14:paraId="7F7D19DD"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
    <w:p w14:paraId="7D56203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 xml:space="preserve">#  </w:t>
      </w:r>
      <w:proofErr w:type="spellStart"/>
      <w:r w:rsidRPr="003F709C">
        <w:t>list.pop</w:t>
      </w:r>
      <w:proofErr w:type="spellEnd"/>
      <w:proofErr w:type="gramEnd"/>
      <w:r w:rsidRPr="003F709C">
        <w:t xml:space="preserve">([index=-1]): Remove the element (the last element by default) corresponding to the subscript in the list. The index indicates the subscript. </w:t>
      </w:r>
    </w:p>
    <w:p w14:paraId="6C1F557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animals.pop</w:t>
      </w:r>
      <w:proofErr w:type="spellEnd"/>
      <w:r w:rsidRPr="003F709C">
        <w:t>(</w:t>
      </w:r>
      <w:proofErr w:type="gramEnd"/>
      <w:r w:rsidRPr="003F709C">
        <w:t xml:space="preserve">1) # Delete the element whose subscript is 1. </w:t>
      </w:r>
    </w:p>
    <w:p w14:paraId="091EB4F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animals) # Output ['cat', 'dog', 'monkey']. </w:t>
      </w:r>
    </w:p>
    <w:p w14:paraId="7A1014A7" w14:textId="77777777" w:rsidR="007E2D3E" w:rsidRPr="003F709C" w:rsidRDefault="007E2D3E" w:rsidP="00E978EC">
      <w:pPr>
        <w:pStyle w:val="ItemList"/>
      </w:pPr>
      <w:r w:rsidRPr="003F709C">
        <w:t>Traverse and obt</w:t>
      </w:r>
      <w:r>
        <w:t>ain the elements and indexes.</w:t>
      </w:r>
    </w:p>
    <w:p w14:paraId="55F5571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  enumerate</w:t>
      </w:r>
      <w:proofErr w:type="gramEnd"/>
      <w:r w:rsidRPr="003F709C">
        <w:t xml:space="preserve">(sequence): Return an index sequence consisting of a data object that can be traversed and list the data and subscripts. This function is usually used in the “for” loop. </w:t>
      </w:r>
    </w:p>
    <w:p w14:paraId="401AA9C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for</w:t>
      </w:r>
      <w:proofErr w:type="gramEnd"/>
      <w:r w:rsidRPr="003F709C">
        <w:t xml:space="preserve"> i in enumerate(animals):  </w:t>
      </w:r>
    </w:p>
    <w:p w14:paraId="59EF24E2" w14:textId="77777777" w:rsidR="007E2D3E" w:rsidRPr="003F709C" w:rsidRDefault="007E2D3E" w:rsidP="0012126C">
      <w:pPr>
        <w:pStyle w:val="ItemlistTextTD"/>
        <w:pBdr>
          <w:top w:val="dashed" w:sz="4" w:space="1" w:color="auto"/>
          <w:left w:val="dashed" w:sz="4" w:space="4" w:color="auto"/>
          <w:bottom w:val="dashed" w:sz="4" w:space="1" w:color="auto"/>
          <w:right w:val="dashed" w:sz="4" w:space="4" w:color="auto"/>
        </w:pBdr>
        <w:ind w:firstLine="394"/>
      </w:pPr>
      <w:proofErr w:type="gramStart"/>
      <w:r w:rsidRPr="003F709C">
        <w:t>print(</w:t>
      </w:r>
      <w:proofErr w:type="gramEnd"/>
      <w:r w:rsidRPr="003F709C">
        <w:t xml:space="preserve">i) # Index formed by element subscripts and elements. </w:t>
      </w:r>
    </w:p>
    <w:p w14:paraId="4666CECA" w14:textId="77777777" w:rsidR="007E2D3E" w:rsidRPr="003F709C" w:rsidRDefault="007E2D3E" w:rsidP="00E978EC">
      <w:pPr>
        <w:pStyle w:val="ItemListText"/>
      </w:pPr>
      <w:r w:rsidRPr="003F709C">
        <w:t xml:space="preserve">Output: </w:t>
      </w:r>
    </w:p>
    <w:p w14:paraId="7117E94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(0, cat) </w:t>
      </w:r>
    </w:p>
    <w:p w14:paraId="3D5E51F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(1, dog) </w:t>
      </w:r>
    </w:p>
    <w:p w14:paraId="667A671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(2, monkey) </w:t>
      </w:r>
    </w:p>
    <w:p w14:paraId="00D19D59" w14:textId="77777777" w:rsidR="007E2D3E" w:rsidRPr="003F709C" w:rsidRDefault="007E2D3E" w:rsidP="00E978EC">
      <w:pPr>
        <w:pStyle w:val="ItemList"/>
      </w:pPr>
      <w:r w:rsidRPr="003F709C">
        <w:t>List derivations</w:t>
      </w:r>
    </w:p>
    <w:p w14:paraId="048E177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squares</w:t>
      </w:r>
      <w:proofErr w:type="gramEnd"/>
      <w:r w:rsidRPr="003F709C">
        <w:t xml:space="preserve"> = [x*2 for x in animals] # Generate a list of elements that comply with rules in batches. </w:t>
      </w:r>
    </w:p>
    <w:p w14:paraId="5A2698D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squares)                                 </w:t>
      </w:r>
      <w:r w:rsidRPr="003F709C">
        <w:tab/>
        <w:t># ['</w:t>
      </w:r>
      <w:proofErr w:type="spellStart"/>
      <w:r w:rsidRPr="003F709C">
        <w:t>catcat</w:t>
      </w:r>
      <w:proofErr w:type="spellEnd"/>
      <w:r w:rsidRPr="003F709C">
        <w:t xml:space="preserve"> ', '</w:t>
      </w:r>
      <w:proofErr w:type="spellStart"/>
      <w:r w:rsidRPr="003F709C">
        <w:t>dogdog</w:t>
      </w:r>
      <w:proofErr w:type="spellEnd"/>
      <w:r w:rsidRPr="003F709C">
        <w:t xml:space="preserve"> ', '</w:t>
      </w:r>
      <w:proofErr w:type="spellStart"/>
      <w:r w:rsidRPr="003F709C">
        <w:t>monkeymonkey</w:t>
      </w:r>
      <w:proofErr w:type="spellEnd"/>
      <w:r w:rsidRPr="003F709C">
        <w:t xml:space="preserve"> '] </w:t>
      </w:r>
    </w:p>
    <w:p w14:paraId="15C2D51F" w14:textId="77777777" w:rsidR="007E2D3E" w:rsidRPr="003F709C" w:rsidRDefault="007E2D3E" w:rsidP="00E978EC">
      <w:pPr>
        <w:pStyle w:val="ItemList"/>
      </w:pPr>
      <w:r w:rsidRPr="003F709C">
        <w:t>Sorting</w:t>
      </w:r>
    </w:p>
    <w:p w14:paraId="6E76CC64" w14:textId="702BB735" w:rsidR="007E2D3E" w:rsidRPr="003F709C" w:rsidRDefault="007E2D3E" w:rsidP="00E978EC">
      <w:pPr>
        <w:pStyle w:val="ItemListText"/>
      </w:pPr>
      <w:proofErr w:type="spellStart"/>
      <w:proofErr w:type="gramStart"/>
      <w:r w:rsidRPr="003F709C">
        <w:t>list.sort</w:t>
      </w:r>
      <w:proofErr w:type="spellEnd"/>
      <w:r w:rsidRPr="003F709C">
        <w:t>(</w:t>
      </w:r>
      <w:proofErr w:type="spellStart"/>
      <w:proofErr w:type="gramEnd"/>
      <w:r w:rsidRPr="003F709C">
        <w:t>cmp</w:t>
      </w:r>
      <w:proofErr w:type="spellEnd"/>
      <w:r w:rsidRPr="003F709C">
        <w:t>=None, key=None, reverse=False): The “</w:t>
      </w:r>
      <w:proofErr w:type="spellStart"/>
      <w:r w:rsidRPr="003F709C">
        <w:t>cmp</w:t>
      </w:r>
      <w:proofErr w:type="spellEnd"/>
      <w:r w:rsidRPr="003F709C">
        <w:t>” parameter is optional. If it is specified, the method of this parameter is used for sorting. “</w:t>
      </w:r>
      <w:proofErr w:type="gramStart"/>
      <w:r w:rsidRPr="003F709C">
        <w:t>key</w:t>
      </w:r>
      <w:proofErr w:type="gramEnd"/>
      <w:r w:rsidRPr="003F709C">
        <w:t>” is an element used for comparison. “</w:t>
      </w:r>
      <w:proofErr w:type="gramStart"/>
      <w:r w:rsidRPr="003F709C">
        <w:t>reverse</w:t>
      </w:r>
      <w:proofErr w:type="gramEnd"/>
      <w:r w:rsidRPr="003F709C">
        <w:t>” indicates the sorting rule, and “False”</w:t>
      </w:r>
      <w:r>
        <w:t xml:space="preserve"> indicates the ascending order.</w:t>
      </w:r>
    </w:p>
    <w:p w14:paraId="5E8C192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list1 = [12</w:t>
      </w:r>
      <w:proofErr w:type="gramStart"/>
      <w:r w:rsidRPr="003F709C">
        <w:t>,45,32,55</w:t>
      </w:r>
      <w:proofErr w:type="gramEnd"/>
      <w:r w:rsidRPr="003F709C">
        <w:t xml:space="preserve">] # Define a new list, list1. </w:t>
      </w:r>
    </w:p>
    <w:p w14:paraId="3FACEA1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list1.sort(</w:t>
      </w:r>
      <w:proofErr w:type="gramEnd"/>
      <w:r w:rsidRPr="003F709C">
        <w:t xml:space="preserve">) # Sort the list. </w:t>
      </w:r>
    </w:p>
    <w:p w14:paraId="679E66A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list1) # Output [12,32,45,55]. </w:t>
      </w:r>
    </w:p>
    <w:p w14:paraId="42D4E1C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
    <w:p w14:paraId="7BE618E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 xml:space="preserve">#  </w:t>
      </w:r>
      <w:proofErr w:type="spellStart"/>
      <w:r w:rsidRPr="003F709C">
        <w:t>list.reverse</w:t>
      </w:r>
      <w:proofErr w:type="spellEnd"/>
      <w:proofErr w:type="gramEnd"/>
      <w:r w:rsidRPr="003F709C">
        <w:t xml:space="preserve">(): Element in the reverse list. </w:t>
      </w:r>
    </w:p>
    <w:p w14:paraId="45557988" w14:textId="6221BC5F"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list1.reverse(</w:t>
      </w:r>
      <w:proofErr w:type="gramEnd"/>
      <w:r w:rsidRPr="003F709C">
        <w:t xml:space="preserve">) # </w:t>
      </w:r>
      <w:r w:rsidR="00861D1B">
        <w:t>Reverse the list.</w:t>
      </w:r>
    </w:p>
    <w:p w14:paraId="7B2431B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list1) # Output [55,45,32,12]</w:t>
      </w:r>
    </w:p>
    <w:p w14:paraId="36952FF9" w14:textId="77777777" w:rsidR="007E2D3E" w:rsidRPr="00E25588" w:rsidRDefault="007E2D3E" w:rsidP="00E978EC">
      <w:pPr>
        <w:pStyle w:val="40"/>
        <w:rPr>
          <w:rFonts w:hint="default"/>
        </w:rPr>
      </w:pPr>
      <w:bookmarkStart w:id="49" w:name="_Toc46134839"/>
      <w:bookmarkStart w:id="50" w:name="_Toc47087230"/>
      <w:r w:rsidRPr="00E25588">
        <w:lastRenderedPageBreak/>
        <w:t>Data Type: Tuples</w:t>
      </w:r>
      <w:bookmarkEnd w:id="49"/>
      <w:bookmarkEnd w:id="50"/>
    </w:p>
    <w:p w14:paraId="738FAC5F" w14:textId="77777777" w:rsidR="002A723F" w:rsidRDefault="007E2D3E" w:rsidP="00E978EC">
      <w:r w:rsidRPr="003F709C">
        <w:t>A tuple is identified by () and internal elements are separated by commas (,).</w:t>
      </w:r>
    </w:p>
    <w:p w14:paraId="145E374E" w14:textId="69D4B21E" w:rsidR="007E2D3E" w:rsidRPr="003F709C" w:rsidRDefault="00C55E51" w:rsidP="00E978EC">
      <w:r w:rsidRPr="002A723F">
        <w:rPr>
          <w:rFonts w:hint="eastAsia"/>
        </w:rPr>
        <w:t>A tuple cannot be assigned a value for a second time, which is similar to a read-only list.</w:t>
      </w:r>
    </w:p>
    <w:p w14:paraId="7D7C68A0" w14:textId="77777777" w:rsidR="007E2D3E" w:rsidRPr="003F709C" w:rsidRDefault="007E2D3E" w:rsidP="00E978EC">
      <w:r w:rsidRPr="003F709C">
        <w:t>Common operations on tuples:</w:t>
      </w:r>
    </w:p>
    <w:p w14:paraId="28C6B24B" w14:textId="6DA5526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T</w:t>
      </w:r>
      <w:proofErr w:type="gramStart"/>
      <w:r w:rsidRPr="003F709C">
        <w:t>=(</w:t>
      </w:r>
      <w:proofErr w:type="gramEnd"/>
      <w:r w:rsidRPr="003F709C">
        <w:t xml:space="preserve">1,2,3) </w:t>
      </w:r>
      <w:r w:rsidR="00E1673D">
        <w:tab/>
      </w:r>
      <w:r w:rsidR="00E1673D">
        <w:tab/>
      </w:r>
      <w:r w:rsidR="00E1673D">
        <w:tab/>
      </w:r>
      <w:r w:rsidR="00E1673D">
        <w:tab/>
      </w:r>
      <w:r w:rsidR="00E1673D">
        <w:tab/>
      </w:r>
      <w:r w:rsidRPr="003F709C">
        <w:t># Create a tuple.</w:t>
      </w:r>
    </w:p>
    <w:p w14:paraId="69B2BDF0" w14:textId="2677A822"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T+(4,5)) </w:t>
      </w:r>
      <w:r w:rsidR="00E1673D">
        <w:tab/>
      </w:r>
      <w:r w:rsidR="00E1673D">
        <w:tab/>
      </w:r>
      <w:r w:rsidR="00E1673D">
        <w:tab/>
      </w:r>
      <w:r w:rsidR="00E1673D">
        <w:tab/>
      </w:r>
      <w:r w:rsidRPr="003F709C">
        <w:t># Combine tuples and output (1, 2, 3, 4, 5).</w:t>
      </w:r>
    </w:p>
    <w:p w14:paraId="092D8019" w14:textId="45B22381"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t</w:t>
      </w:r>
      <w:proofErr w:type="gramStart"/>
      <w:r w:rsidRPr="003F709C">
        <w:t>=(</w:t>
      </w:r>
      <w:proofErr w:type="gramEnd"/>
      <w:r w:rsidRPr="003F709C">
        <w:t xml:space="preserve">42,) </w:t>
      </w:r>
      <w:r w:rsidR="00E1673D">
        <w:tab/>
      </w:r>
      <w:r w:rsidR="00E1673D">
        <w:tab/>
      </w:r>
      <w:r w:rsidR="00E1673D">
        <w:tab/>
      </w:r>
      <w:r w:rsidR="00E1673D">
        <w:tab/>
      </w:r>
      <w:r w:rsidR="00E1673D">
        <w:tab/>
      </w:r>
      <w:r w:rsidRPr="003F709C">
        <w:t># A tuple with only one element, which is different from a number.</w:t>
      </w:r>
    </w:p>
    <w:p w14:paraId="319805BE" w14:textId="599C931F"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tuple1 = (12</w:t>
      </w:r>
      <w:proofErr w:type="gramStart"/>
      <w:r w:rsidRPr="003F709C">
        <w:t>,45,32,55</w:t>
      </w:r>
      <w:proofErr w:type="gramEnd"/>
      <w:r w:rsidRPr="003F709C">
        <w:t xml:space="preserve">,[1,0,3]) </w:t>
      </w:r>
      <w:r w:rsidR="00E1673D">
        <w:tab/>
      </w:r>
      <w:r w:rsidRPr="003F709C">
        <w:t># Create a tuple.</w:t>
      </w:r>
    </w:p>
    <w:p w14:paraId="30210884" w14:textId="524D9A1A"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tuple1[</w:t>
      </w:r>
      <w:proofErr w:type="gramEnd"/>
      <w:r w:rsidRPr="003F709C">
        <w:t xml:space="preserve">0] = "good" </w:t>
      </w:r>
      <w:r w:rsidR="00E1673D">
        <w:tab/>
      </w:r>
      <w:r w:rsidR="00E1673D">
        <w:tab/>
      </w:r>
      <w:r w:rsidR="00E1673D">
        <w:tab/>
      </w:r>
      <w:r w:rsidRPr="003F709C">
        <w:t># Program exception, as the tuple is immutable and a value cannot be assigned to it.</w:t>
      </w:r>
    </w:p>
    <w:p w14:paraId="7E507628" w14:textId="5F7A2360"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tuple1[</w:t>
      </w:r>
      <w:proofErr w:type="gramEnd"/>
      <w:r w:rsidRPr="003F709C">
        <w:t xml:space="preserve">4][0] = 2 </w:t>
      </w:r>
      <w:r w:rsidR="00E1673D">
        <w:tab/>
      </w:r>
      <w:r w:rsidR="00E1673D">
        <w:tab/>
      </w:r>
      <w:r w:rsidR="00E1673D">
        <w:tab/>
      </w:r>
      <w:r w:rsidRPr="003F709C">
        <w:t># Values cannot be assigned to mutable elements. In the example, the elements are in the [1</w:t>
      </w:r>
      <w:proofErr w:type="gramStart"/>
      <w:r w:rsidRPr="003F709C">
        <w:t>,0,3</w:t>
      </w:r>
      <w:proofErr w:type="gramEnd"/>
      <w:r w:rsidRPr="003F709C">
        <w:t>] list.</w:t>
      </w:r>
    </w:p>
    <w:p w14:paraId="6FD1E44C" w14:textId="3EFC2FB8" w:rsidR="007E2D3E" w:rsidRPr="003F709C" w:rsidRDefault="00E1673D" w:rsidP="00E978EC">
      <w:pPr>
        <w:pStyle w:val="TerminalDisplay"/>
        <w:pBdr>
          <w:top w:val="dashed" w:sz="4" w:space="1" w:color="auto"/>
          <w:left w:val="dashed" w:sz="4" w:space="4" w:color="auto"/>
          <w:bottom w:val="dashed" w:sz="4" w:space="1" w:color="auto"/>
          <w:right w:val="dashed" w:sz="4" w:space="4" w:color="auto"/>
        </w:pBdr>
      </w:pPr>
      <w:proofErr w:type="gramStart"/>
      <w:r>
        <w:t>print(</w:t>
      </w:r>
      <w:proofErr w:type="gramEnd"/>
      <w:r>
        <w:t>tuple1)</w:t>
      </w:r>
      <w:r>
        <w:tab/>
      </w:r>
      <w:r>
        <w:tab/>
      </w:r>
      <w:r>
        <w:tab/>
      </w:r>
      <w:r>
        <w:tab/>
      </w:r>
      <w:r w:rsidR="007E2D3E" w:rsidRPr="003F709C">
        <w:t># (12,45,32,55,[2,0,3])</w:t>
      </w:r>
    </w:p>
    <w:p w14:paraId="62303CE8" w14:textId="77777777" w:rsidR="007E2D3E" w:rsidRPr="00E25588" w:rsidRDefault="007E2D3E" w:rsidP="00E978EC">
      <w:pPr>
        <w:pStyle w:val="40"/>
        <w:rPr>
          <w:rFonts w:hint="default"/>
        </w:rPr>
      </w:pPr>
      <w:bookmarkStart w:id="51" w:name="_Toc46134840"/>
      <w:bookmarkStart w:id="52" w:name="_Toc47087231"/>
      <w:r w:rsidRPr="00E25588">
        <w:t>Data Type: Dictionaries</w:t>
      </w:r>
      <w:bookmarkEnd w:id="51"/>
      <w:bookmarkEnd w:id="52"/>
    </w:p>
    <w:p w14:paraId="6F9D6F83" w14:textId="7091C863" w:rsidR="007E2D3E" w:rsidRPr="003F709C" w:rsidRDefault="007E2D3E" w:rsidP="00E978EC">
      <w:r w:rsidRPr="003F709C">
        <w:t xml:space="preserve">A dictionary is a flexible built-in data </w:t>
      </w:r>
      <w:r w:rsidR="00861D1B">
        <w:t>structure and is identified by {}</w:t>
      </w:r>
      <w:r w:rsidRPr="003F709C">
        <w:t>.</w:t>
      </w:r>
    </w:p>
    <w:p w14:paraId="05CBEFA0" w14:textId="77777777" w:rsidR="007E2D3E" w:rsidRPr="003F709C" w:rsidRDefault="007E2D3E" w:rsidP="00E978EC">
      <w:r w:rsidRPr="003F709C">
        <w:t>A dictionary consists of indexes (keys) and their values. Compared with a list, elements in a dictionary are saved as keys instead of offsets.</w:t>
      </w:r>
    </w:p>
    <w:p w14:paraId="7BB48A7D" w14:textId="77777777" w:rsidR="007E2D3E" w:rsidRPr="003F709C" w:rsidRDefault="007E2D3E" w:rsidP="00E978EC">
      <w:r w:rsidRPr="003F709C">
        <w:t>Common operations on dictionaries:</w:t>
      </w:r>
    </w:p>
    <w:p w14:paraId="5831D48C"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Three</w:t>
      </w:r>
      <w:proofErr w:type="gramEnd"/>
      <w:r w:rsidRPr="003F709C">
        <w:t xml:space="preserve"> operations to assign values to dictionaries:</w:t>
      </w:r>
    </w:p>
    <w:p w14:paraId="0AB3D18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x = {'food':'Spam','quantity':4,'color':'pink'}</w:t>
      </w:r>
    </w:p>
    <w:p w14:paraId="2F79291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x = </w:t>
      </w:r>
      <w:proofErr w:type="spellStart"/>
      <w:proofErr w:type="gramStart"/>
      <w:r w:rsidRPr="003F709C">
        <w:t>dict</w:t>
      </w:r>
      <w:proofErr w:type="spellEnd"/>
      <w:r w:rsidRPr="003F709C">
        <w:t>(</w:t>
      </w:r>
      <w:proofErr w:type="gramEnd"/>
      <w:r w:rsidRPr="003F709C">
        <w:t>food='</w:t>
      </w:r>
      <w:proofErr w:type="spellStart"/>
      <w:r w:rsidRPr="003F709C">
        <w:t>Spam',quantity</w:t>
      </w:r>
      <w:proofErr w:type="spellEnd"/>
      <w:r w:rsidRPr="003F709C">
        <w:t>=4, color='pink')</w:t>
      </w:r>
    </w:p>
    <w:p w14:paraId="562B22E9"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x = </w:t>
      </w:r>
      <w:proofErr w:type="spellStart"/>
      <w:proofErr w:type="gramStart"/>
      <w:r w:rsidRPr="003F709C">
        <w:t>dict</w:t>
      </w:r>
      <w:proofErr w:type="spellEnd"/>
      <w:r w:rsidRPr="003F709C">
        <w:t>(</w:t>
      </w:r>
      <w:proofErr w:type="gramEnd"/>
      <w:r w:rsidRPr="003F709C">
        <w:t>[("food", "Spam"),("quantity", "4"),("</w:t>
      </w:r>
      <w:proofErr w:type="spellStart"/>
      <w:r w:rsidRPr="003F709C">
        <w:t>color","pink</w:t>
      </w:r>
      <w:proofErr w:type="spellEnd"/>
      <w:r w:rsidRPr="003F709C">
        <w:t>")])</w:t>
      </w:r>
    </w:p>
    <w:p w14:paraId="4FE73BA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
    <w:p w14:paraId="74E77A68"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 xml:space="preserve">#  </w:t>
      </w:r>
      <w:proofErr w:type="spellStart"/>
      <w:r w:rsidRPr="003F709C">
        <w:t>dict.copy</w:t>
      </w:r>
      <w:proofErr w:type="spellEnd"/>
      <w:proofErr w:type="gramEnd"/>
      <w:r w:rsidRPr="003F709C">
        <w:t>(): Copy data.</w:t>
      </w:r>
    </w:p>
    <w:p w14:paraId="6F4FEFB3"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d =</w:t>
      </w:r>
      <w:proofErr w:type="spellStart"/>
      <w:proofErr w:type="gramStart"/>
      <w:r w:rsidRPr="003F709C">
        <w:t>x.copy</w:t>
      </w:r>
      <w:proofErr w:type="spellEnd"/>
      <w:r w:rsidRPr="003F709C">
        <w:t>()</w:t>
      </w:r>
      <w:proofErr w:type="gramEnd"/>
    </w:p>
    <w:p w14:paraId="68AB930C"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d[</w:t>
      </w:r>
      <w:proofErr w:type="gramEnd"/>
      <w:r w:rsidRPr="003F709C">
        <w:t>'color'] = 'red'</w:t>
      </w:r>
    </w:p>
    <w:p w14:paraId="1935184A" w14:textId="08139A08"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x)</w:t>
      </w:r>
      <w:r w:rsidRPr="003F709C">
        <w:tab/>
      </w:r>
      <w:r w:rsidRPr="003F709C">
        <w:tab/>
      </w:r>
      <w:r w:rsidRPr="003F709C">
        <w:tab/>
      </w:r>
      <w:r w:rsidR="00E1673D">
        <w:tab/>
      </w:r>
      <w:r w:rsidR="00E1673D">
        <w:tab/>
      </w:r>
      <w:r w:rsidRPr="003F709C">
        <w:t xml:space="preserve"># {'food':'Spam','quantity':4,'color':'pink'} </w:t>
      </w:r>
    </w:p>
    <w:p w14:paraId="24F19C10" w14:textId="12504FAA" w:rsidR="007E2D3E" w:rsidRPr="00404191" w:rsidRDefault="007E2D3E" w:rsidP="00E978EC">
      <w:pPr>
        <w:pStyle w:val="TerminalDisplay"/>
        <w:pBdr>
          <w:top w:val="dashed" w:sz="4" w:space="1" w:color="auto"/>
          <w:left w:val="dashed" w:sz="4" w:space="4" w:color="auto"/>
          <w:bottom w:val="dashed" w:sz="4" w:space="1" w:color="auto"/>
          <w:right w:val="dashed" w:sz="4" w:space="4" w:color="auto"/>
        </w:pBdr>
        <w:rPr>
          <w:lang w:val="it-IT"/>
        </w:rPr>
      </w:pPr>
      <w:r w:rsidRPr="00404191">
        <w:rPr>
          <w:lang w:val="it-IT"/>
        </w:rPr>
        <w:t>print(d)</w:t>
      </w:r>
      <w:r w:rsidRPr="00404191">
        <w:rPr>
          <w:lang w:val="it-IT"/>
        </w:rPr>
        <w:tab/>
      </w:r>
      <w:r w:rsidRPr="00404191">
        <w:rPr>
          <w:lang w:val="it-IT"/>
        </w:rPr>
        <w:tab/>
      </w:r>
      <w:r w:rsidRPr="00404191">
        <w:rPr>
          <w:lang w:val="it-IT"/>
        </w:rPr>
        <w:tab/>
      </w:r>
      <w:r w:rsidR="00E1673D">
        <w:rPr>
          <w:lang w:val="it-IT"/>
        </w:rPr>
        <w:tab/>
      </w:r>
      <w:r w:rsidR="00E1673D">
        <w:rPr>
          <w:lang w:val="it-IT"/>
        </w:rPr>
        <w:tab/>
      </w:r>
      <w:r w:rsidRPr="00404191">
        <w:rPr>
          <w:lang w:val="it-IT"/>
        </w:rPr>
        <w:t># {'food':'Spam','quantity':4,'color':'red'}</w:t>
      </w:r>
    </w:p>
    <w:p w14:paraId="63FCC8BC" w14:textId="77777777" w:rsidR="007E2D3E" w:rsidRPr="00404191" w:rsidRDefault="007E2D3E" w:rsidP="00E978EC">
      <w:pPr>
        <w:pStyle w:val="TerminalDisplay"/>
        <w:pBdr>
          <w:top w:val="dashed" w:sz="4" w:space="1" w:color="auto"/>
          <w:left w:val="dashed" w:sz="4" w:space="4" w:color="auto"/>
          <w:bottom w:val="dashed" w:sz="4" w:space="1" w:color="auto"/>
          <w:right w:val="dashed" w:sz="4" w:space="4" w:color="auto"/>
        </w:pBdr>
        <w:rPr>
          <w:lang w:val="it-IT"/>
        </w:rPr>
      </w:pPr>
    </w:p>
    <w:p w14:paraId="73ADB39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Element access.</w:t>
      </w:r>
    </w:p>
    <w:p w14:paraId="69D01CF2" w14:textId="5449B391" w:rsidR="007E2D3E" w:rsidRPr="003F709C" w:rsidRDefault="00146DEA" w:rsidP="00E978EC">
      <w:pPr>
        <w:pStyle w:val="TerminalDisplay"/>
        <w:pBdr>
          <w:top w:val="dashed" w:sz="4" w:space="1" w:color="auto"/>
          <w:left w:val="dashed" w:sz="4" w:space="4" w:color="auto"/>
          <w:bottom w:val="dashed" w:sz="4" w:space="1" w:color="auto"/>
          <w:right w:val="dashed" w:sz="4" w:space="4" w:color="auto"/>
        </w:pBdr>
      </w:pPr>
      <w:proofErr w:type="gramStart"/>
      <w:r>
        <w:t>print(</w:t>
      </w:r>
      <w:proofErr w:type="gramEnd"/>
      <w:r>
        <w:t>d</w:t>
      </w:r>
      <w:r w:rsidR="007E2D3E" w:rsidRPr="003F709C">
        <w:t xml:space="preserve">['name']) </w:t>
      </w:r>
      <w:r w:rsidR="00E1673D">
        <w:tab/>
      </w:r>
      <w:r w:rsidR="00E1673D">
        <w:tab/>
      </w:r>
      <w:r w:rsidR="00E1673D">
        <w:tab/>
      </w:r>
      <w:r w:rsidR="007E2D3E" w:rsidRPr="003F709C">
        <w:t># Error information is obtained.</w:t>
      </w:r>
    </w:p>
    <w:p w14:paraId="6FF34F72" w14:textId="09A9588E"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d.get</w:t>
      </w:r>
      <w:proofErr w:type="spellEnd"/>
      <w:r w:rsidRPr="003F709C">
        <w:t xml:space="preserve">('name')) </w:t>
      </w:r>
      <w:r w:rsidR="00E1673D">
        <w:tab/>
      </w:r>
      <w:r w:rsidR="00E1673D">
        <w:tab/>
      </w:r>
      <w:r w:rsidR="00E1673D">
        <w:tab/>
      </w:r>
      <w:r w:rsidRPr="003F709C">
        <w:t># Output none.</w:t>
      </w:r>
    </w:p>
    <w:p w14:paraId="643BB8F4" w14:textId="1725E62F"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d.get</w:t>
      </w:r>
      <w:proofErr w:type="spellEnd"/>
      <w:r w:rsidRPr="003F709C">
        <w:t>('</w:t>
      </w:r>
      <w:proofErr w:type="spellStart"/>
      <w:r w:rsidRPr="003F709C">
        <w:t>name','The</w:t>
      </w:r>
      <w:proofErr w:type="spellEnd"/>
      <w:r w:rsidRPr="003F709C">
        <w:t xml:space="preserve"> key value does not exist.')) </w:t>
      </w:r>
      <w:r w:rsidRPr="003F709C">
        <w:tab/>
        <w:t xml:space="preserve">     </w:t>
      </w:r>
      <w:bookmarkStart w:id="53" w:name="_GoBack"/>
      <w:bookmarkEnd w:id="53"/>
      <w:r w:rsidRPr="003F709C">
        <w:t>#</w:t>
      </w:r>
      <w:r w:rsidR="005A7D7A">
        <w:t xml:space="preserve"> </w:t>
      </w:r>
      <w:r w:rsidRPr="003F709C">
        <w:t>Output “The key value does not exist”.</w:t>
      </w:r>
    </w:p>
    <w:p w14:paraId="6233623F" w14:textId="0965FE10"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d.keys</w:t>
      </w:r>
      <w:proofErr w:type="spellEnd"/>
      <w:r w:rsidRPr="003F709C">
        <w:t xml:space="preserve">()) </w:t>
      </w:r>
      <w:r w:rsidR="00E1673D">
        <w:tab/>
      </w:r>
      <w:r w:rsidR="00E1673D">
        <w:tab/>
      </w:r>
      <w:r w:rsidR="00E1673D">
        <w:tab/>
      </w:r>
      <w:r w:rsidR="00E1673D">
        <w:tab/>
      </w:r>
      <w:r w:rsidRPr="003F709C">
        <w:t># Output “</w:t>
      </w:r>
      <w:proofErr w:type="spellStart"/>
      <w:r w:rsidRPr="003F709C">
        <w:t>dict_keys</w:t>
      </w:r>
      <w:proofErr w:type="spellEnd"/>
      <w:r w:rsidRPr="003F709C">
        <w:t>(['food', 'quantity', 'color'])”.</w:t>
      </w:r>
    </w:p>
    <w:p w14:paraId="684D0385" w14:textId="41828B8C"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d.values</w:t>
      </w:r>
      <w:proofErr w:type="spellEnd"/>
      <w:r w:rsidRPr="003F709C">
        <w:t xml:space="preserve">()) </w:t>
      </w:r>
      <w:r w:rsidR="00E1673D">
        <w:tab/>
      </w:r>
      <w:r w:rsidR="00E1673D">
        <w:tab/>
      </w:r>
      <w:r w:rsidR="00E1673D">
        <w:tab/>
      </w:r>
      <w:r w:rsidRPr="003F709C">
        <w:t># Output “</w:t>
      </w:r>
      <w:proofErr w:type="spellStart"/>
      <w:r w:rsidRPr="003F709C">
        <w:t>dict_values</w:t>
      </w:r>
      <w:proofErr w:type="spellEnd"/>
      <w:r w:rsidRPr="003F709C">
        <w:t>(['Spam', 4, 'red'])”.</w:t>
      </w:r>
    </w:p>
    <w:p w14:paraId="6D8CF016" w14:textId="701D9EA1"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d.items</w:t>
      </w:r>
      <w:proofErr w:type="spellEnd"/>
      <w:r w:rsidRPr="003F709C">
        <w:t xml:space="preserve">()) </w:t>
      </w:r>
      <w:r w:rsidR="00E1673D">
        <w:tab/>
      </w:r>
      <w:r w:rsidR="00E1673D">
        <w:tab/>
      </w:r>
      <w:r w:rsidR="00E1673D">
        <w:tab/>
      </w:r>
      <w:r w:rsidR="00E1673D">
        <w:tab/>
      </w:r>
      <w:r w:rsidRPr="003F709C">
        <w:t># Output “</w:t>
      </w:r>
      <w:proofErr w:type="spellStart"/>
      <w:r w:rsidRPr="003F709C">
        <w:t>dict_items</w:t>
      </w:r>
      <w:proofErr w:type="spellEnd"/>
      <w:r w:rsidRPr="003F709C">
        <w:t>([('food', 'Spam'), ('quantity', 4), ('color', 'red')])”.</w:t>
      </w:r>
    </w:p>
    <w:p w14:paraId="52E375FA" w14:textId="5B60A405"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proofErr w:type="gramStart"/>
      <w:r w:rsidRPr="003F709C">
        <w:t>d.clear</w:t>
      </w:r>
      <w:proofErr w:type="spellEnd"/>
      <w:r w:rsidRPr="003F709C">
        <w:t>(</w:t>
      </w:r>
      <w:proofErr w:type="gramEnd"/>
      <w:r w:rsidRPr="003F709C">
        <w:t xml:space="preserve">) </w:t>
      </w:r>
      <w:r w:rsidR="00E1673D">
        <w:tab/>
      </w:r>
      <w:r w:rsidR="00E1673D">
        <w:tab/>
      </w:r>
      <w:r w:rsidR="00E1673D">
        <w:tab/>
      </w:r>
      <w:r w:rsidR="00E1673D">
        <w:tab/>
      </w:r>
      <w:r w:rsidR="00E1673D">
        <w:tab/>
      </w:r>
      <w:r w:rsidRPr="003F709C">
        <w:t># Clear all data in the dictionary.</w:t>
      </w:r>
    </w:p>
    <w:p w14:paraId="7B31C691" w14:textId="48733553"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d) </w:t>
      </w:r>
      <w:r w:rsidR="00E1673D">
        <w:tab/>
      </w:r>
      <w:r w:rsidR="00E1673D">
        <w:tab/>
      </w:r>
      <w:r w:rsidR="00E1673D">
        <w:tab/>
      </w:r>
      <w:r w:rsidR="00E1673D">
        <w:tab/>
      </w:r>
      <w:r w:rsidR="00E1673D">
        <w:tab/>
      </w:r>
      <w:r w:rsidRPr="003F709C">
        <w:t># Output “{}”.</w:t>
      </w:r>
    </w:p>
    <w:p w14:paraId="3F9BA535" w14:textId="2113A98C"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del(</w:t>
      </w:r>
      <w:proofErr w:type="gramEnd"/>
      <w:r w:rsidRPr="003F709C">
        <w:t xml:space="preserve">d) </w:t>
      </w:r>
      <w:r w:rsidR="00E1673D">
        <w:tab/>
      </w:r>
      <w:r w:rsidR="00E1673D">
        <w:tab/>
      </w:r>
      <w:r w:rsidR="00E1673D">
        <w:tab/>
      </w:r>
      <w:r w:rsidR="00E1673D">
        <w:tab/>
      </w:r>
      <w:r w:rsidR="00E1673D">
        <w:tab/>
      </w:r>
      <w:r w:rsidRPr="003F709C">
        <w:t># Delete the dictionary.</w:t>
      </w:r>
    </w:p>
    <w:p w14:paraId="511DB7E5" w14:textId="77777777" w:rsidR="007E2D3E" w:rsidRPr="00E25588" w:rsidRDefault="007E2D3E" w:rsidP="00E978EC">
      <w:pPr>
        <w:pStyle w:val="40"/>
        <w:rPr>
          <w:rFonts w:hint="default"/>
        </w:rPr>
      </w:pPr>
      <w:bookmarkStart w:id="54" w:name="_Toc46134841"/>
      <w:bookmarkStart w:id="55" w:name="_Toc47087232"/>
      <w:r w:rsidRPr="00E25588">
        <w:t>Data Type: Sets</w:t>
      </w:r>
      <w:bookmarkEnd w:id="54"/>
      <w:bookmarkEnd w:id="55"/>
    </w:p>
    <w:p w14:paraId="7C24BDA1" w14:textId="77777777" w:rsidR="007E2D3E" w:rsidRPr="003F709C" w:rsidRDefault="007E2D3E" w:rsidP="00E978EC">
      <w:r w:rsidRPr="003F709C">
        <w:t xml:space="preserve">A set is an unordered sequence of unrepeatable elements. Sets can be created using braces {} or the </w:t>
      </w:r>
      <w:proofErr w:type="gramStart"/>
      <w:r w:rsidRPr="003F709C">
        <w:t>set(</w:t>
      </w:r>
      <w:proofErr w:type="gramEnd"/>
      <w:r w:rsidRPr="003F709C">
        <w:t>) function.</w:t>
      </w:r>
    </w:p>
    <w:p w14:paraId="288BC9D8" w14:textId="77777777" w:rsidR="007E2D3E" w:rsidRPr="003F709C" w:rsidRDefault="007E2D3E" w:rsidP="00E978EC">
      <w:r w:rsidRPr="003F709C">
        <w:lastRenderedPageBreak/>
        <w:t>Common operations on sets:</w:t>
      </w:r>
    </w:p>
    <w:p w14:paraId="15CB1CC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sample_set</w:t>
      </w:r>
      <w:proofErr w:type="spellEnd"/>
      <w:r w:rsidRPr="003F709C">
        <w:t xml:space="preserve"> = {'Prince', 'Techs'}</w:t>
      </w:r>
    </w:p>
    <w:p w14:paraId="2C1C4980"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'Data' in </w:t>
      </w:r>
      <w:proofErr w:type="spellStart"/>
      <w:r w:rsidRPr="003F709C">
        <w:t>sample_set</w:t>
      </w:r>
      <w:proofErr w:type="spellEnd"/>
      <w:r w:rsidRPr="003F709C">
        <w:t>) # Output “False”. “</w:t>
      </w:r>
      <w:proofErr w:type="gramStart"/>
      <w:r w:rsidRPr="003F709C">
        <w:t>in</w:t>
      </w:r>
      <w:proofErr w:type="gramEnd"/>
      <w:r w:rsidRPr="003F709C">
        <w:t>” is used to check whether an element exists in the set.</w:t>
      </w:r>
    </w:p>
    <w:p w14:paraId="543C7E5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
    <w:p w14:paraId="2FC82E2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set.add</w:t>
      </w:r>
      <w:proofErr w:type="spellEnd"/>
      <w:r w:rsidRPr="003F709C">
        <w:t>(</w:t>
      </w:r>
      <w:proofErr w:type="spellStart"/>
      <w:proofErr w:type="gramEnd"/>
      <w:r w:rsidRPr="003F709C">
        <w:t>obj</w:t>
      </w:r>
      <w:proofErr w:type="spellEnd"/>
      <w:r w:rsidRPr="003F709C">
        <w:t>): Add an element to a set. If the element to be added already exists in the set, no operation is performed.</w:t>
      </w:r>
    </w:p>
    <w:p w14:paraId="2D9F070D" w14:textId="1371F478"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sample_</w:t>
      </w:r>
      <w:proofErr w:type="gramStart"/>
      <w:r w:rsidRPr="003F709C">
        <w:t>set.add</w:t>
      </w:r>
      <w:proofErr w:type="spellEnd"/>
      <w:r w:rsidRPr="003F709C">
        <w:t>(</w:t>
      </w:r>
      <w:proofErr w:type="gramEnd"/>
      <w:r w:rsidRPr="003F709C">
        <w:t xml:space="preserve">'Data') </w:t>
      </w:r>
      <w:r w:rsidR="00171B81">
        <w:tab/>
      </w:r>
      <w:r w:rsidR="00171B81">
        <w:tab/>
      </w:r>
      <w:r w:rsidRPr="003F709C">
        <w:t># Add element “</w:t>
      </w:r>
      <w:r w:rsidR="004860E4">
        <w:t>D</w:t>
      </w:r>
      <w:r w:rsidRPr="003F709C">
        <w:t>ata” to the set.</w:t>
      </w:r>
    </w:p>
    <w:p w14:paraId="48DE4DBF" w14:textId="3EBF63D1"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sample_set</w:t>
      </w:r>
      <w:proofErr w:type="spellEnd"/>
      <w:r w:rsidRPr="003F709C">
        <w:t xml:space="preserve">) </w:t>
      </w:r>
      <w:r w:rsidR="00171B81">
        <w:tab/>
      </w:r>
      <w:r w:rsidR="00171B81">
        <w:tab/>
      </w:r>
      <w:r w:rsidR="00171B81">
        <w:tab/>
      </w:r>
      <w:r w:rsidRPr="003F709C">
        <w:t># Output “{'Prince', 'Techs', 'Data'}”.</w:t>
      </w:r>
    </w:p>
    <w:p w14:paraId="135971EE" w14:textId="73E86269"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len</w:t>
      </w:r>
      <w:proofErr w:type="spellEnd"/>
      <w:r w:rsidRPr="003F709C">
        <w:t>(</w:t>
      </w:r>
      <w:proofErr w:type="spellStart"/>
      <w:r w:rsidRPr="003F709C">
        <w:t>sample_set</w:t>
      </w:r>
      <w:proofErr w:type="spellEnd"/>
      <w:r w:rsidRPr="003F709C">
        <w:t xml:space="preserve">)) </w:t>
      </w:r>
      <w:r w:rsidR="00171B81">
        <w:tab/>
      </w:r>
      <w:r w:rsidR="00171B81">
        <w:tab/>
      </w:r>
      <w:r w:rsidRPr="003F709C">
        <w:t xml:space="preserve"># Output “3”. </w:t>
      </w:r>
    </w:p>
    <w:p w14:paraId="69746D4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
    <w:p w14:paraId="329066D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set.remove</w:t>
      </w:r>
      <w:proofErr w:type="spellEnd"/>
      <w:r w:rsidRPr="003F709C">
        <w:t>(</w:t>
      </w:r>
      <w:proofErr w:type="spellStart"/>
      <w:proofErr w:type="gramEnd"/>
      <w:r w:rsidRPr="003F709C">
        <w:t>obj</w:t>
      </w:r>
      <w:proofErr w:type="spellEnd"/>
      <w:r w:rsidRPr="003F709C">
        <w:t>): Remove a specified element from a set.</w:t>
      </w:r>
    </w:p>
    <w:p w14:paraId="68C685EB" w14:textId="7772B699"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sample_</w:t>
      </w:r>
      <w:proofErr w:type="gramStart"/>
      <w:r w:rsidRPr="003F709C">
        <w:t>set.remove</w:t>
      </w:r>
      <w:proofErr w:type="spellEnd"/>
      <w:r w:rsidRPr="003F709C">
        <w:t>(</w:t>
      </w:r>
      <w:proofErr w:type="gramEnd"/>
      <w:r w:rsidRPr="003F709C">
        <w:t>'Data') # Delete elemen</w:t>
      </w:r>
      <w:r w:rsidR="004860E4">
        <w:t>t “D</w:t>
      </w:r>
      <w:r w:rsidRPr="003F709C">
        <w:t>ata</w:t>
      </w:r>
      <w:r w:rsidR="004860E4">
        <w:t>”</w:t>
      </w:r>
      <w:r w:rsidRPr="003F709C">
        <w:t xml:space="preserve">.  </w:t>
      </w:r>
    </w:p>
    <w:p w14:paraId="230C8893" w14:textId="51388562"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sample_set</w:t>
      </w:r>
      <w:proofErr w:type="spellEnd"/>
      <w:r w:rsidRPr="003F709C">
        <w:t>)</w:t>
      </w:r>
      <w:r w:rsidRPr="003F709C">
        <w:tab/>
      </w:r>
      <w:r w:rsidRPr="003F709C">
        <w:tab/>
      </w:r>
      <w:r w:rsidRPr="003F709C">
        <w:tab/>
        <w:t># {'Prince', 'Techs'}</w:t>
      </w:r>
    </w:p>
    <w:p w14:paraId="32E04113"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p>
    <w:p w14:paraId="602D4F4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list2 = [1</w:t>
      </w:r>
      <w:proofErr w:type="gramStart"/>
      <w:r w:rsidRPr="003F709C">
        <w:t>,3,1,5,3</w:t>
      </w:r>
      <w:proofErr w:type="gramEnd"/>
      <w:r w:rsidRPr="003F709C">
        <w:t>]</w:t>
      </w:r>
    </w:p>
    <w:p w14:paraId="4547BE79" w14:textId="6D0B8862"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list(set(list2))) </w:t>
      </w:r>
      <w:r w:rsidR="00171B81">
        <w:tab/>
      </w:r>
      <w:r w:rsidR="00171B81">
        <w:tab/>
      </w:r>
      <w:r w:rsidR="00171B81">
        <w:tab/>
      </w:r>
      <w:r w:rsidRPr="003F709C">
        <w:t># Output [1,3,5]. The unique set elements are used to de-duplicate the list.</w:t>
      </w:r>
    </w:p>
    <w:p w14:paraId="6C62F3B5" w14:textId="2679B050"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list(set(list2))) </w:t>
      </w:r>
      <w:r w:rsidR="00171B81">
        <w:tab/>
      </w:r>
      <w:r w:rsidR="00171B81">
        <w:tab/>
      </w:r>
      <w:r w:rsidR="00171B81">
        <w:tab/>
      </w:r>
      <w:r w:rsidRPr="003F709C">
        <w:t># Output the [1,3,5] list.</w:t>
      </w:r>
    </w:p>
    <w:p w14:paraId="2B2C5919" w14:textId="3334F23F"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sample_set</w:t>
      </w:r>
      <w:proofErr w:type="spellEnd"/>
      <w:r w:rsidRPr="003F709C">
        <w:t xml:space="preserve"> = </w:t>
      </w:r>
      <w:proofErr w:type="spellStart"/>
      <w:proofErr w:type="gramStart"/>
      <w:r w:rsidRPr="003F709C">
        <w:t>frozenset</w:t>
      </w:r>
      <w:proofErr w:type="spellEnd"/>
      <w:r w:rsidRPr="003F709C">
        <w:t>(</w:t>
      </w:r>
      <w:proofErr w:type="spellStart"/>
      <w:proofErr w:type="gramEnd"/>
      <w:r w:rsidRPr="003F709C">
        <w:t>sample_set</w:t>
      </w:r>
      <w:proofErr w:type="spellEnd"/>
      <w:r w:rsidRPr="003F709C">
        <w:t>) # Immutable set.</w:t>
      </w:r>
    </w:p>
    <w:p w14:paraId="5F62CEC0" w14:textId="77777777" w:rsidR="007E2D3E" w:rsidRPr="00E25588" w:rsidRDefault="007E2D3E" w:rsidP="00E978EC">
      <w:pPr>
        <w:pStyle w:val="3"/>
      </w:pPr>
      <w:bookmarkStart w:id="56" w:name="_Toc40713613"/>
      <w:bookmarkStart w:id="57" w:name="_Toc46134842"/>
      <w:bookmarkStart w:id="58" w:name="_Toc47087233"/>
      <w:r w:rsidRPr="00E25588">
        <w:t>Deep Copy and Shallow Copy</w:t>
      </w:r>
      <w:bookmarkEnd w:id="56"/>
      <w:bookmarkEnd w:id="57"/>
      <w:bookmarkEnd w:id="58"/>
    </w:p>
    <w:p w14:paraId="6CA27E34" w14:textId="77777777" w:rsidR="007E2D3E" w:rsidRPr="003F709C" w:rsidRDefault="007E2D3E" w:rsidP="00E978EC">
      <w:r w:rsidRPr="003F709C">
        <w:t>In Python, value assignment to an object is actually a reference to the object. When an object is created and assigned to another variable, Python does not copy the object but copies its reference.</w:t>
      </w:r>
    </w:p>
    <w:p w14:paraId="30D084A8" w14:textId="77777777" w:rsidR="007E2D3E" w:rsidRPr="003F709C" w:rsidRDefault="007E2D3E" w:rsidP="00E978EC">
      <w:r w:rsidRPr="003F709C">
        <w:t>In this experiment, the copy module in Python is used to differentiate deep copy from shallow copy.</w:t>
      </w:r>
    </w:p>
    <w:p w14:paraId="4A7DECEF" w14:textId="64C0C8E2"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import</w:t>
      </w:r>
      <w:proofErr w:type="gramEnd"/>
      <w:r w:rsidRPr="003F709C">
        <w:t xml:space="preserve"> copy </w:t>
      </w:r>
      <w:r w:rsidR="00171B81">
        <w:tab/>
      </w:r>
      <w:r w:rsidR="00171B81">
        <w:tab/>
      </w:r>
      <w:r w:rsidR="00171B81">
        <w:tab/>
      </w:r>
      <w:r w:rsidR="00171B81">
        <w:tab/>
      </w:r>
      <w:r w:rsidR="00171B81">
        <w:tab/>
      </w:r>
      <w:r w:rsidR="00171B81">
        <w:tab/>
      </w:r>
      <w:r w:rsidRPr="003F709C">
        <w:t># The current program calls the copy module.</w:t>
      </w:r>
    </w:p>
    <w:p w14:paraId="5BF766BD" w14:textId="192B5BAE"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Dict1</w:t>
      </w:r>
      <w:proofErr w:type="spellEnd"/>
      <w:r w:rsidRPr="003F709C">
        <w:t xml:space="preserve"> = {'</w:t>
      </w:r>
      <w:proofErr w:type="spellStart"/>
      <w:r w:rsidRPr="003F709C">
        <w:t>name':'lee</w:t>
      </w:r>
      <w:proofErr w:type="spellEnd"/>
      <w:r w:rsidRPr="003F709C">
        <w:t>', '</w:t>
      </w:r>
      <w:proofErr w:type="spellStart"/>
      <w:r w:rsidRPr="003F709C">
        <w:t>age':89</w:t>
      </w:r>
      <w:proofErr w:type="spellEnd"/>
      <w:r w:rsidRPr="003F709C">
        <w:t>, '</w:t>
      </w:r>
      <w:proofErr w:type="spellStart"/>
      <w:r w:rsidRPr="003F709C">
        <w:t>num</w:t>
      </w:r>
      <w:proofErr w:type="spellEnd"/>
      <w:r w:rsidRPr="003F709C">
        <w:t>'</w:t>
      </w:r>
      <w:proofErr w:type="gramStart"/>
      <w:r w:rsidRPr="003F709C">
        <w:t>:[</w:t>
      </w:r>
      <w:proofErr w:type="gramEnd"/>
      <w:r w:rsidRPr="003F709C">
        <w:t xml:space="preserve">1,2,8]} </w:t>
      </w:r>
      <w:r w:rsidR="00171B81">
        <w:tab/>
      </w:r>
      <w:r w:rsidRPr="003F709C">
        <w:t># Create a dictionary.</w:t>
      </w:r>
    </w:p>
    <w:p w14:paraId="3D2D394D"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Dict_copy</w:t>
      </w:r>
      <w:proofErr w:type="spellEnd"/>
      <w:r w:rsidRPr="003F709C">
        <w:t xml:space="preserve"> = </w:t>
      </w:r>
      <w:proofErr w:type="spellStart"/>
      <w:proofErr w:type="gramStart"/>
      <w:r w:rsidRPr="003F709C">
        <w:t>Dict1.copy</w:t>
      </w:r>
      <w:proofErr w:type="spellEnd"/>
      <w:r w:rsidRPr="003F709C">
        <w:t>(</w:t>
      </w:r>
      <w:proofErr w:type="gramEnd"/>
      <w:r w:rsidRPr="003F709C">
        <w:t>) # Shallow copy.</w:t>
      </w:r>
    </w:p>
    <w:p w14:paraId="0AFC143F" w14:textId="06D44A19"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Dict_dcopy</w:t>
      </w:r>
      <w:proofErr w:type="spellEnd"/>
      <w:r w:rsidRPr="003F709C">
        <w:t xml:space="preserve"> = </w:t>
      </w:r>
      <w:proofErr w:type="spellStart"/>
      <w:proofErr w:type="gramStart"/>
      <w:r w:rsidRPr="003F709C">
        <w:t>copy.deepcopy</w:t>
      </w:r>
      <w:proofErr w:type="spellEnd"/>
      <w:r w:rsidRPr="003F709C">
        <w:t>(</w:t>
      </w:r>
      <w:proofErr w:type="spellStart"/>
      <w:proofErr w:type="gramEnd"/>
      <w:r w:rsidRPr="003F709C">
        <w:t>Dict1</w:t>
      </w:r>
      <w:proofErr w:type="spellEnd"/>
      <w:r w:rsidRPr="003F709C">
        <w:t xml:space="preserve">) </w:t>
      </w:r>
      <w:r w:rsidR="00171B81">
        <w:tab/>
      </w:r>
      <w:r w:rsidR="00171B81">
        <w:tab/>
      </w:r>
      <w:r w:rsidRPr="003F709C">
        <w:t># Deep copy.</w:t>
      </w:r>
    </w:p>
    <w:p w14:paraId="03A15D21" w14:textId="438D42C5"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Dict2=Dict1 </w:t>
      </w:r>
      <w:r w:rsidR="00171B81">
        <w:tab/>
      </w:r>
      <w:r w:rsidR="00171B81">
        <w:tab/>
      </w:r>
      <w:r w:rsidR="00171B81">
        <w:tab/>
      </w:r>
      <w:r w:rsidR="00171B81">
        <w:tab/>
      </w:r>
      <w:r w:rsidR="00171B81">
        <w:tab/>
      </w:r>
      <w:r w:rsidR="00171B81">
        <w:tab/>
      </w:r>
      <w:r w:rsidRPr="003F709C">
        <w:t># Shallow copy. Directly assign a value to the object.</w:t>
      </w:r>
    </w:p>
    <w:p w14:paraId="607E5CDB" w14:textId="1D9B7A3E"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proofErr w:type="gramStart"/>
      <w:r w:rsidRPr="003F709C">
        <w:t>Dict1</w:t>
      </w:r>
      <w:proofErr w:type="spellEnd"/>
      <w:r w:rsidRPr="003F709C">
        <w:t>[</w:t>
      </w:r>
      <w:proofErr w:type="gramEnd"/>
      <w:r w:rsidRPr="003F709C">
        <w:t>'</w:t>
      </w:r>
      <w:proofErr w:type="spellStart"/>
      <w:r w:rsidRPr="003F709C">
        <w:t>num</w:t>
      </w:r>
      <w:proofErr w:type="spellEnd"/>
      <w:r w:rsidRPr="003F709C">
        <w:t xml:space="preserve">'][1] = 6 </w:t>
      </w:r>
      <w:r w:rsidR="00171B81">
        <w:tab/>
      </w:r>
      <w:r w:rsidR="00171B81">
        <w:tab/>
      </w:r>
      <w:r w:rsidR="00171B81">
        <w:tab/>
      </w:r>
      <w:r w:rsidR="00171B81">
        <w:tab/>
      </w:r>
      <w:r w:rsidR="00171B81">
        <w:tab/>
      </w:r>
      <w:r w:rsidRPr="003F709C">
        <w:t># Change the value of the nested list in the original data.</w:t>
      </w:r>
    </w:p>
    <w:p w14:paraId="6ABD1B4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print('</w:t>
      </w:r>
      <w:proofErr w:type="spellStart"/>
      <w:r w:rsidRPr="003F709C">
        <w:t>Dict1</w:t>
      </w:r>
      <w:proofErr w:type="spellEnd"/>
      <w:r w:rsidRPr="003F709C">
        <w:t>:'+</w:t>
      </w:r>
      <w:proofErr w:type="spellStart"/>
      <w:r w:rsidRPr="003F709C">
        <w:t>str</w:t>
      </w:r>
      <w:proofErr w:type="spellEnd"/>
      <w:r w:rsidRPr="003F709C">
        <w:t>(</w:t>
      </w:r>
      <w:proofErr w:type="spellStart"/>
      <w:r w:rsidRPr="003F709C">
        <w:t>Dict1</w:t>
      </w:r>
      <w:proofErr w:type="spellEnd"/>
      <w:r w:rsidRPr="003F709C">
        <w:t>)+"\n",'</w:t>
      </w:r>
      <w:proofErr w:type="spellStart"/>
      <w:r w:rsidRPr="003F709C">
        <w:t>Dict_copy</w:t>
      </w:r>
      <w:proofErr w:type="spellEnd"/>
      <w:r w:rsidRPr="003F709C">
        <w:t xml:space="preserve">:'+ </w:t>
      </w:r>
      <w:proofErr w:type="spellStart"/>
      <w:r w:rsidRPr="003F709C">
        <w:t>str</w:t>
      </w:r>
      <w:proofErr w:type="spellEnd"/>
      <w:r w:rsidRPr="003F709C">
        <w:t>(</w:t>
      </w:r>
      <w:proofErr w:type="spellStart"/>
      <w:r w:rsidRPr="003F709C">
        <w:t>Dict_copy</w:t>
      </w:r>
      <w:proofErr w:type="spellEnd"/>
      <w:r w:rsidRPr="003F709C">
        <w:t>)+"\n",'</w:t>
      </w:r>
      <w:proofErr w:type="spellStart"/>
      <w:r w:rsidRPr="003F709C">
        <w:t>Dict_dcopy</w:t>
      </w:r>
      <w:proofErr w:type="spellEnd"/>
      <w:r w:rsidRPr="003F709C">
        <w:t xml:space="preserve">:'+ </w:t>
      </w:r>
      <w:proofErr w:type="spellStart"/>
      <w:r w:rsidRPr="003F709C">
        <w:t>str</w:t>
      </w:r>
      <w:proofErr w:type="spellEnd"/>
      <w:r w:rsidRPr="003F709C">
        <w:t>(</w:t>
      </w:r>
      <w:proofErr w:type="spellStart"/>
      <w:r w:rsidRPr="003F709C">
        <w:t>Dict_dcopy</w:t>
      </w:r>
      <w:proofErr w:type="spellEnd"/>
      <w:r w:rsidRPr="003F709C">
        <w:t>)+ "\n",'</w:t>
      </w:r>
      <w:proofErr w:type="spellStart"/>
      <w:r w:rsidRPr="003F709C">
        <w:t>Dict2</w:t>
      </w:r>
      <w:proofErr w:type="spellEnd"/>
      <w:r w:rsidRPr="003F709C">
        <w:t>:'+</w:t>
      </w:r>
      <w:proofErr w:type="spellStart"/>
      <w:r w:rsidRPr="003F709C">
        <w:t>str</w:t>
      </w:r>
      <w:proofErr w:type="spellEnd"/>
      <w:r w:rsidRPr="003F709C">
        <w:t>(</w:t>
      </w:r>
      <w:proofErr w:type="spellStart"/>
      <w:r w:rsidRPr="003F709C">
        <w:t>Dict2</w:t>
      </w:r>
      <w:proofErr w:type="spellEnd"/>
      <w:r w:rsidRPr="003F709C">
        <w:t>))</w:t>
      </w:r>
    </w:p>
    <w:p w14:paraId="73CCEF00" w14:textId="77777777" w:rsidR="007E2D3E" w:rsidRPr="003F709C" w:rsidRDefault="007E2D3E" w:rsidP="00E978EC">
      <w:r w:rsidRPr="003F709C">
        <w:t>Output:</w:t>
      </w:r>
    </w:p>
    <w:p w14:paraId="17F9BC47"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proofErr w:type="gramStart"/>
      <w:r w:rsidRPr="003F709C">
        <w:t>Dict1</w:t>
      </w:r>
      <w:proofErr w:type="spellEnd"/>
      <w:r w:rsidRPr="003F709C">
        <w:t>:</w:t>
      </w:r>
      <w:proofErr w:type="gramEnd"/>
      <w:r w:rsidRPr="003F709C">
        <w:t>{‘</w:t>
      </w:r>
      <w:proofErr w:type="spellStart"/>
      <w:r w:rsidRPr="003F709C">
        <w:t>name’:’lee</w:t>
      </w:r>
      <w:proofErr w:type="spellEnd"/>
      <w:r w:rsidRPr="003F709C">
        <w:t>’, ‘</w:t>
      </w:r>
      <w:proofErr w:type="spellStart"/>
      <w:r w:rsidRPr="003F709C">
        <w:t>age’:89</w:t>
      </w:r>
      <w:proofErr w:type="spellEnd"/>
      <w:r w:rsidRPr="003F709C">
        <w:t>, ‘</w:t>
      </w:r>
      <w:proofErr w:type="spellStart"/>
      <w:r w:rsidRPr="003F709C">
        <w:t>num</w:t>
      </w:r>
      <w:proofErr w:type="spellEnd"/>
      <w:r w:rsidRPr="003F709C">
        <w:t>’:[1,6,8]}</w:t>
      </w:r>
      <w:r w:rsidRPr="003F709C">
        <w:tab/>
      </w:r>
      <w:r w:rsidRPr="003F709C">
        <w:tab/>
      </w:r>
      <w:r w:rsidRPr="003F709C">
        <w:tab/>
      </w:r>
    </w:p>
    <w:p w14:paraId="62B8AB36" w14:textId="7C3834EE"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Dict_copy</w:t>
      </w:r>
      <w:proofErr w:type="spellEnd"/>
      <w:r w:rsidRPr="003F709C">
        <w:t xml:space="preserve"> :{'</w:t>
      </w:r>
      <w:proofErr w:type="spellStart"/>
      <w:r w:rsidRPr="003F709C">
        <w:t>name':'lee</w:t>
      </w:r>
      <w:proofErr w:type="spellEnd"/>
      <w:r w:rsidRPr="003F709C">
        <w:t>', '</w:t>
      </w:r>
      <w:proofErr w:type="spellStart"/>
      <w:r w:rsidRPr="003F709C">
        <w:t>age':89</w:t>
      </w:r>
      <w:proofErr w:type="spellEnd"/>
      <w:r w:rsidRPr="003F709C">
        <w:t>, '</w:t>
      </w:r>
      <w:proofErr w:type="spellStart"/>
      <w:r w:rsidRPr="003F709C">
        <w:t>num</w:t>
      </w:r>
      <w:proofErr w:type="spellEnd"/>
      <w:r w:rsidRPr="003F709C">
        <w:t>'</w:t>
      </w:r>
      <w:proofErr w:type="gramStart"/>
      <w:r w:rsidRPr="003F709C">
        <w:t>:[</w:t>
      </w:r>
      <w:proofErr w:type="gramEnd"/>
      <w:r w:rsidRPr="003F709C">
        <w:t xml:space="preserve">1,6,8]} </w:t>
      </w:r>
      <w:r w:rsidR="00171B81">
        <w:tab/>
      </w:r>
      <w:r w:rsidRPr="003F709C">
        <w:t xml:space="preserve"># Shallow copy </w:t>
      </w:r>
      <w:r w:rsidR="00680758">
        <w:t>modifies</w:t>
      </w:r>
      <w:r w:rsidRPr="003F709C">
        <w:t xml:space="preserve"> data..</w:t>
      </w:r>
    </w:p>
    <w:p w14:paraId="618D1207" w14:textId="091B6D2E"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Dict_dcopy</w:t>
      </w:r>
      <w:proofErr w:type="spellEnd"/>
      <w:r w:rsidRPr="003F709C">
        <w:t xml:space="preserve"> :{'</w:t>
      </w:r>
      <w:proofErr w:type="spellStart"/>
      <w:r w:rsidRPr="003F709C">
        <w:t>name':'lee</w:t>
      </w:r>
      <w:proofErr w:type="spellEnd"/>
      <w:r w:rsidRPr="003F709C">
        <w:t>', '</w:t>
      </w:r>
      <w:proofErr w:type="spellStart"/>
      <w:r w:rsidRPr="003F709C">
        <w:t>age':89</w:t>
      </w:r>
      <w:proofErr w:type="spellEnd"/>
      <w:r w:rsidRPr="003F709C">
        <w:t>, '</w:t>
      </w:r>
      <w:proofErr w:type="spellStart"/>
      <w:r w:rsidRPr="003F709C">
        <w:t>num</w:t>
      </w:r>
      <w:proofErr w:type="spellEnd"/>
      <w:r w:rsidRPr="003F709C">
        <w:t>'</w:t>
      </w:r>
      <w:proofErr w:type="gramStart"/>
      <w:r w:rsidRPr="003F709C">
        <w:t>:[</w:t>
      </w:r>
      <w:proofErr w:type="gramEnd"/>
      <w:r w:rsidRPr="003F709C">
        <w:t xml:space="preserve">1,2,8]} </w:t>
      </w:r>
      <w:r w:rsidR="00171B81">
        <w:tab/>
      </w:r>
      <w:r w:rsidRPr="003F709C">
        <w:t xml:space="preserve"># Deep copy </w:t>
      </w:r>
      <w:r w:rsidR="00680758">
        <w:t>does not modify</w:t>
      </w:r>
      <w:r w:rsidRPr="003F709C">
        <w:t xml:space="preserve"> data.</w:t>
      </w:r>
    </w:p>
    <w:p w14:paraId="7BF98775" w14:textId="7D9CF2CC"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Dict2:</w:t>
      </w:r>
      <w:proofErr w:type="gramEnd"/>
      <w:r w:rsidRPr="003F709C">
        <w:t>{'name': 'lee', 'age': 89, '</w:t>
      </w:r>
      <w:proofErr w:type="spellStart"/>
      <w:r w:rsidRPr="003F709C">
        <w:t>num</w:t>
      </w:r>
      <w:proofErr w:type="spellEnd"/>
      <w:r w:rsidRPr="003F709C">
        <w:t xml:space="preserve">': [1, 6, 8]} </w:t>
      </w:r>
      <w:r w:rsidR="00171B81">
        <w:tab/>
      </w:r>
      <w:r w:rsidR="00171B81">
        <w:tab/>
      </w:r>
      <w:r w:rsidRPr="003F709C">
        <w:t># Value assignment to an object is shallow copy, and data is modified.</w:t>
      </w:r>
    </w:p>
    <w:p w14:paraId="2ECE8971" w14:textId="77777777" w:rsidR="007E2D3E" w:rsidRPr="00E25588" w:rsidRDefault="007E2D3E" w:rsidP="00E978EC">
      <w:pPr>
        <w:pStyle w:val="3"/>
      </w:pPr>
      <w:bookmarkStart w:id="59" w:name="_Toc40713614"/>
      <w:bookmarkStart w:id="60" w:name="_Toc46134843"/>
      <w:bookmarkStart w:id="61" w:name="_Toc47087234"/>
      <w:r w:rsidRPr="00E25588">
        <w:t>if Statement</w:t>
      </w:r>
      <w:bookmarkEnd w:id="59"/>
      <w:bookmarkEnd w:id="60"/>
      <w:bookmarkEnd w:id="61"/>
    </w:p>
    <w:p w14:paraId="447B8A4B" w14:textId="77777777" w:rsidR="007E2D3E" w:rsidRPr="003F709C" w:rsidRDefault="007E2D3E" w:rsidP="00E978EC">
      <w:r w:rsidRPr="003F709C">
        <w:t xml:space="preserve">The programming language provides various control structures, which allow more complex execution paths. </w:t>
      </w:r>
      <w:proofErr w:type="gramStart"/>
      <w:r w:rsidRPr="003F709C">
        <w:t>if</w:t>
      </w:r>
      <w:proofErr w:type="gramEnd"/>
      <w:r w:rsidRPr="003F709C">
        <w:t xml:space="preserve"> statement is one of the control structures, and is used to execute subsequent instructions after a condition is matched.</w:t>
      </w:r>
    </w:p>
    <w:p w14:paraId="52753BB5" w14:textId="77777777" w:rsidR="007E2D3E" w:rsidRPr="003F709C" w:rsidRDefault="007E2D3E" w:rsidP="00E978EC">
      <w:r w:rsidRPr="003F709C">
        <w:lastRenderedPageBreak/>
        <w:t>In this example, a Python script is compiled to receive a score entered by a user and determine the level of the score. You can use if statement in Python to implement this function.</w:t>
      </w:r>
    </w:p>
    <w:p w14:paraId="76806E2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Determine the level of entered score.</w:t>
      </w:r>
    </w:p>
    <w:p w14:paraId="380E175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input(</w:t>
      </w:r>
      <w:proofErr w:type="gramEnd"/>
      <w:r w:rsidRPr="003F709C">
        <w:t>): Receive input data.</w:t>
      </w:r>
    </w:p>
    <w:p w14:paraId="0FA1802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score</w:t>
      </w:r>
      <w:proofErr w:type="gramEnd"/>
      <w:r w:rsidRPr="003F709C">
        <w:t xml:space="preserve"> = input("Please enter your score.") # </w:t>
      </w:r>
      <w:proofErr w:type="gramStart"/>
      <w:r w:rsidRPr="003F709C">
        <w:t>The</w:t>
      </w:r>
      <w:proofErr w:type="gramEnd"/>
      <w:r w:rsidRPr="003F709C">
        <w:t xml:space="preserve"> input function receives input, which is a string.</w:t>
      </w:r>
    </w:p>
    <w:p w14:paraId="41BD3593" w14:textId="3BD1A18C"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
    <w:p w14:paraId="12BD1C1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  try</w:t>
      </w:r>
      <w:proofErr w:type="gramEnd"/>
      <w:r w:rsidRPr="003F709C">
        <w:t>:   except Exception: … is a Python statement used to capture exceptions. If an exception occurs in the statement in “try”, the statement in “except “is executed.</w:t>
      </w:r>
    </w:p>
    <w:p w14:paraId="7BEBC0CC"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try</w:t>
      </w:r>
      <w:proofErr w:type="gramEnd"/>
      <w:r w:rsidRPr="003F709C">
        <w:t>:</w:t>
      </w:r>
    </w:p>
    <w:p w14:paraId="3F284F5F" w14:textId="4A05580F" w:rsidR="00C21965"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00C21965" w:rsidRPr="003F709C">
        <w:t>score</w:t>
      </w:r>
      <w:proofErr w:type="gramEnd"/>
      <w:r w:rsidR="00C21965" w:rsidRPr="003F709C">
        <w:t xml:space="preserve"> = float(score) </w:t>
      </w:r>
      <w:r w:rsidR="00C21965">
        <w:t xml:space="preserve"> </w:t>
      </w:r>
      <w:r w:rsidR="00171B81">
        <w:tab/>
      </w:r>
      <w:r w:rsidR="00171B81">
        <w:tab/>
      </w:r>
      <w:r w:rsidR="00171B81">
        <w:tab/>
      </w:r>
      <w:r w:rsidR="00C21965" w:rsidRPr="003F709C">
        <w:t># Convert the score to a number.</w:t>
      </w:r>
    </w:p>
    <w:p w14:paraId="1E504A86" w14:textId="4A100573" w:rsidR="007E2D3E" w:rsidRPr="003F709C" w:rsidRDefault="00C21965" w:rsidP="00C21965">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007E2D3E" w:rsidRPr="003F709C">
        <w:t>if</w:t>
      </w:r>
      <w:proofErr w:type="gramEnd"/>
      <w:r w:rsidR="007E2D3E" w:rsidRPr="003F709C">
        <w:t xml:space="preserve"> 100&gt;=score&gt;=90: </w:t>
      </w:r>
      <w:r w:rsidR="007E2D3E" w:rsidRPr="003F709C">
        <w:tab/>
      </w:r>
      <w:r w:rsidR="007E2D3E" w:rsidRPr="003F709C">
        <w:tab/>
      </w:r>
      <w:r w:rsidR="007E2D3E" w:rsidRPr="003F709C">
        <w:tab/>
        <w:t>#</w:t>
      </w:r>
      <w:r w:rsidR="00171B81">
        <w:t xml:space="preserve"> </w:t>
      </w:r>
      <w:r w:rsidR="007E2D3E" w:rsidRPr="003F709C">
        <w:t>Check whether the entered value is greater than the score of a level.</w:t>
      </w:r>
    </w:p>
    <w:p w14:paraId="0947A643" w14:textId="7B21565A"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"Excellent") </w:t>
      </w:r>
      <w:r w:rsidR="00171B81">
        <w:tab/>
      </w:r>
      <w:r w:rsidR="00171B81">
        <w:tab/>
      </w:r>
      <w:r w:rsidR="00171B81">
        <w:tab/>
      </w:r>
      <w:r w:rsidRPr="003F709C">
        <w:t># Generate the level when conditions are met.</w:t>
      </w:r>
    </w:p>
    <w:p w14:paraId="1CC218E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elif</w:t>
      </w:r>
      <w:proofErr w:type="spellEnd"/>
      <w:proofErr w:type="gramEnd"/>
      <w:r w:rsidRPr="003F709C">
        <w:t xml:space="preserve"> 90 &gt; score &gt;= 80:</w:t>
      </w:r>
    </w:p>
    <w:p w14:paraId="5D432BF7"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"good")</w:t>
      </w:r>
    </w:p>
    <w:p w14:paraId="30EA9742" w14:textId="77777777" w:rsidR="00074A27" w:rsidRPr="003F709C" w:rsidRDefault="007E2D3E" w:rsidP="00074A27">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00074A27">
        <w:t>elif</w:t>
      </w:r>
      <w:proofErr w:type="spellEnd"/>
      <w:proofErr w:type="gramEnd"/>
      <w:r w:rsidR="00074A27">
        <w:t xml:space="preserve"> 8</w:t>
      </w:r>
      <w:r w:rsidR="00074A27" w:rsidRPr="003F709C">
        <w:t>0&gt;score&gt;</w:t>
      </w:r>
      <w:r w:rsidR="00074A27">
        <w:rPr>
          <w:rFonts w:hint="eastAsia"/>
        </w:rPr>
        <w:t>=</w:t>
      </w:r>
      <w:r w:rsidR="00074A27">
        <w:t>6</w:t>
      </w:r>
      <w:r w:rsidR="00074A27" w:rsidRPr="003F709C">
        <w:t>0:</w:t>
      </w:r>
    </w:p>
    <w:p w14:paraId="32B97E4B" w14:textId="77777777" w:rsidR="00074A27" w:rsidRPr="003F709C" w:rsidRDefault="00074A27" w:rsidP="00074A27">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"medium")</w:t>
      </w:r>
    </w:p>
    <w:p w14:paraId="112EC962" w14:textId="77777777" w:rsidR="00074A27" w:rsidRDefault="00074A27" w:rsidP="00074A27">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t>elif</w:t>
      </w:r>
      <w:proofErr w:type="spellEnd"/>
      <w:proofErr w:type="gramEnd"/>
      <w:r>
        <w:t xml:space="preserve"> 60&gt;score&gt;=0:</w:t>
      </w:r>
    </w:p>
    <w:p w14:paraId="4AF068AD" w14:textId="77777777" w:rsidR="00074A27" w:rsidRDefault="00074A27" w:rsidP="00074A27">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"bad")</w:t>
      </w:r>
    </w:p>
    <w:p w14:paraId="03EC97E8" w14:textId="77777777" w:rsidR="00074A27" w:rsidRDefault="00074A27" w:rsidP="00074A27">
      <w:pPr>
        <w:pStyle w:val="TerminalDisplay"/>
        <w:pBdr>
          <w:top w:val="dashed" w:sz="4" w:space="1" w:color="auto"/>
          <w:left w:val="dashed" w:sz="4" w:space="4" w:color="auto"/>
          <w:bottom w:val="dashed" w:sz="4" w:space="1" w:color="auto"/>
          <w:right w:val="dashed" w:sz="4" w:space="4" w:color="auto"/>
        </w:pBdr>
      </w:pPr>
      <w:r>
        <w:t xml:space="preserve">    </w:t>
      </w:r>
      <w:proofErr w:type="gramStart"/>
      <w:r>
        <w:t>else</w:t>
      </w:r>
      <w:proofErr w:type="gramEnd"/>
      <w:r>
        <w:t>:</w:t>
      </w:r>
    </w:p>
    <w:p w14:paraId="268C57B4" w14:textId="77777777" w:rsidR="00074A27" w:rsidRDefault="00074A27" w:rsidP="00074A27">
      <w:pPr>
        <w:pStyle w:val="TerminalDisplay"/>
        <w:pBdr>
          <w:top w:val="dashed" w:sz="4" w:space="1" w:color="auto"/>
          <w:left w:val="dashed" w:sz="4" w:space="4" w:color="auto"/>
          <w:bottom w:val="dashed" w:sz="4" w:space="1" w:color="auto"/>
          <w:right w:val="dashed" w:sz="4" w:space="4" w:color="auto"/>
        </w:pBdr>
      </w:pPr>
      <w:r>
        <w:t xml:space="preserve">        </w:t>
      </w:r>
      <w:proofErr w:type="gramStart"/>
      <w:r>
        <w:t>raise</w:t>
      </w:r>
      <w:proofErr w:type="gramEnd"/>
    </w:p>
    <w:p w14:paraId="656AC493" w14:textId="5EA311B1" w:rsidR="007E2D3E" w:rsidRPr="003F709C" w:rsidRDefault="007E2D3E" w:rsidP="00074A27">
      <w:pPr>
        <w:pStyle w:val="TerminalDisplay"/>
        <w:pBdr>
          <w:top w:val="dashed" w:sz="4" w:space="1" w:color="auto"/>
          <w:left w:val="dashed" w:sz="4" w:space="4" w:color="auto"/>
          <w:bottom w:val="dashed" w:sz="4" w:space="1" w:color="auto"/>
          <w:right w:val="dashed" w:sz="4" w:space="4" w:color="auto"/>
        </w:pBdr>
      </w:pPr>
      <w:proofErr w:type="gramStart"/>
      <w:r w:rsidRPr="003F709C">
        <w:t>except</w:t>
      </w:r>
      <w:proofErr w:type="gramEnd"/>
      <w:r w:rsidRPr="003F709C">
        <w:t xml:space="preserve"> Exception:</w:t>
      </w:r>
    </w:p>
    <w:p w14:paraId="4C042A4C"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proofErr w:type="gramStart"/>
      <w:r w:rsidRPr="003F709C">
        <w:t>print(</w:t>
      </w:r>
      <w:proofErr w:type="gramEnd"/>
      <w:r w:rsidRPr="003F709C">
        <w:t>"Enter a correct score.")</w:t>
      </w:r>
    </w:p>
    <w:p w14:paraId="56D778DB" w14:textId="77777777" w:rsidR="007E2D3E" w:rsidRPr="00E25588" w:rsidRDefault="007E2D3E" w:rsidP="00E978EC">
      <w:pPr>
        <w:pStyle w:val="3"/>
      </w:pPr>
      <w:bookmarkStart w:id="62" w:name="_Toc40713615"/>
      <w:bookmarkStart w:id="63" w:name="_Toc46134844"/>
      <w:bookmarkStart w:id="64" w:name="_Toc47087235"/>
      <w:r w:rsidRPr="00E25588">
        <w:t>Loop Statement</w:t>
      </w:r>
      <w:bookmarkEnd w:id="62"/>
      <w:bookmarkEnd w:id="63"/>
      <w:bookmarkEnd w:id="64"/>
    </w:p>
    <w:p w14:paraId="23443BD5" w14:textId="77777777" w:rsidR="007E2D3E" w:rsidRPr="003F709C" w:rsidRDefault="007E2D3E" w:rsidP="00E978EC">
      <w:r w:rsidRPr="003F709C">
        <w:t>A loop statement can execute a statement or statement group multiple times. This example describes two types of loops: for and while.</w:t>
      </w:r>
    </w:p>
    <w:p w14:paraId="0BB81ECB" w14:textId="77777777" w:rsidR="007E2D3E" w:rsidRPr="003F709C" w:rsidRDefault="007E2D3E" w:rsidP="00E978EC">
      <w:pPr>
        <w:pStyle w:val="ItemList"/>
      </w:pPr>
      <w:r w:rsidRPr="003F709C">
        <w:t>for loop</w:t>
      </w:r>
    </w:p>
    <w:p w14:paraId="3181FF01" w14:textId="77777777" w:rsidR="007E2D3E" w:rsidRPr="003F709C" w:rsidRDefault="007E2D3E" w:rsidP="00E978EC">
      <w:pPr>
        <w:pStyle w:val="ItemListText"/>
      </w:pPr>
      <w:proofErr w:type="gramStart"/>
      <w:r w:rsidRPr="003F709C">
        <w:t>The for</w:t>
      </w:r>
      <w:proofErr w:type="gramEnd"/>
      <w:r w:rsidRPr="003F709C">
        <w:t xml:space="preserve"> loop can traverse any sequence of items, such as a list or string.</w:t>
      </w:r>
    </w:p>
    <w:p w14:paraId="6320981C" w14:textId="77777777" w:rsidR="007E2D3E" w:rsidRPr="003F709C" w:rsidRDefault="007E2D3E" w:rsidP="00E978EC">
      <w:pPr>
        <w:pStyle w:val="ItemListText"/>
      </w:pPr>
      <w:r w:rsidRPr="003F709C">
        <w:t>In this example, a Python script is compiled to print the multiplication table.</w:t>
      </w:r>
    </w:p>
    <w:p w14:paraId="747866B3" w14:textId="21F66741"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for</w:t>
      </w:r>
      <w:proofErr w:type="gramEnd"/>
      <w:r w:rsidRPr="003F709C">
        <w:t xml:space="preserve"> i in range(1,10): </w:t>
      </w:r>
      <w:r w:rsidR="00171B81">
        <w:tab/>
      </w:r>
      <w:r w:rsidR="00171B81">
        <w:tab/>
      </w:r>
      <w:r w:rsidRPr="003F709C">
        <w:t># Define the outer loop.</w:t>
      </w:r>
    </w:p>
    <w:p w14:paraId="4A08DCE2" w14:textId="04E3E203"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for</w:t>
      </w:r>
      <w:proofErr w:type="gramEnd"/>
      <w:r w:rsidRPr="003F709C">
        <w:t xml:space="preserve"> j in range(1,i+1): </w:t>
      </w:r>
      <w:r w:rsidR="00171B81">
        <w:tab/>
      </w:r>
      <w:r w:rsidRPr="003F709C">
        <w:t># Define the inner loop.</w:t>
      </w:r>
    </w:p>
    <w:p w14:paraId="510EADAE" w14:textId="0DEAB4A1"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bookmarkStart w:id="65" w:name="_Hlk47960691"/>
      <w:r w:rsidRPr="003F709C">
        <w:t xml:space="preserve">    </w:t>
      </w:r>
      <w:bookmarkEnd w:id="65"/>
      <w:r w:rsidRPr="003F709C">
        <w:t xml:space="preserve">    </w:t>
      </w:r>
      <w:proofErr w:type="gramStart"/>
      <w:r w:rsidRPr="003F709C">
        <w:t>print</w:t>
      </w:r>
      <w:proofErr w:type="gramEnd"/>
      <w:r w:rsidRPr="003F709C">
        <w:t xml:space="preserve"> ("%d * %d = %</w:t>
      </w:r>
      <w:proofErr w:type="spellStart"/>
      <w:r w:rsidRPr="003F709C">
        <w:t>2d</w:t>
      </w:r>
      <w:proofErr w:type="spellEnd"/>
      <w:r w:rsidRPr="003F709C">
        <w:t>" % (i, j, i*j), end=" \t ")</w:t>
      </w:r>
      <w:r w:rsidR="00171B81">
        <w:tab/>
      </w:r>
      <w:r w:rsidRPr="003F709C">
        <w:t xml:space="preserve"> # Print a string in format to align the print. </w:t>
      </w:r>
    </w:p>
    <w:p w14:paraId="3B29D569" w14:textId="526F8500" w:rsidR="007E2D3E" w:rsidRPr="003F709C" w:rsidRDefault="00C21965" w:rsidP="00C21965">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007E2D3E" w:rsidRPr="003F709C">
        <w:t>print(</w:t>
      </w:r>
      <w:proofErr w:type="gramEnd"/>
      <w:r w:rsidR="007E2D3E" w:rsidRPr="003F709C">
        <w:t xml:space="preserve">) </w:t>
      </w:r>
      <w:r w:rsidR="00171B81">
        <w:tab/>
      </w:r>
      <w:r w:rsidR="00171B81">
        <w:tab/>
      </w:r>
      <w:r w:rsidR="007E2D3E" w:rsidRPr="003F709C">
        <w:t># The “end” attribute sets the end symbol of the print, which is /n by default.</w:t>
      </w:r>
    </w:p>
    <w:p w14:paraId="4EECF7E2" w14:textId="77777777" w:rsidR="007E2D3E" w:rsidRPr="003F709C" w:rsidRDefault="007E2D3E" w:rsidP="00E978EC">
      <w:pPr>
        <w:pStyle w:val="ItemListText"/>
      </w:pPr>
      <w:r w:rsidRPr="003F709C">
        <w:t>Output:</w:t>
      </w:r>
    </w:p>
    <w:p w14:paraId="73EE71A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1*1= 1  </w:t>
      </w:r>
    </w:p>
    <w:p w14:paraId="1D8B7B6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2*1= 2 2*2= 4  </w:t>
      </w:r>
    </w:p>
    <w:p w14:paraId="0B0AB10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3*1= 3 3*2= 6 3*3= 9  </w:t>
      </w:r>
    </w:p>
    <w:p w14:paraId="34364EBB"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4*1= 4 4*2= 8 4*3=12 4*4=16  </w:t>
      </w:r>
    </w:p>
    <w:p w14:paraId="2277391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5*1= 5 5*2=10 5*3=15 5*4=20 5*5=25  </w:t>
      </w:r>
    </w:p>
    <w:p w14:paraId="52D538E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6*1= 6 6*2=12 6*3=18 6*4=24 6*5=30 6*6=36  </w:t>
      </w:r>
    </w:p>
    <w:p w14:paraId="58F5268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7*1= 7 7*2=14 7*3=21 7*4=28 7*5=35 7*6=42 7*7=49  </w:t>
      </w:r>
    </w:p>
    <w:p w14:paraId="4FD3C163"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8*1= 8 8*2=16 8*3=24 8*4=32 8*5=40 8*6=48 8*7=56 8*8=64  </w:t>
      </w:r>
    </w:p>
    <w:p w14:paraId="09AEE39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9*1= 9 9*2=18 9*3=27 9*4=36 9*5=45 9*6=54 9*7=63 9*8=72 9*9=81</w:t>
      </w:r>
    </w:p>
    <w:p w14:paraId="155DA532" w14:textId="77777777" w:rsidR="007E2D3E" w:rsidRPr="003F709C" w:rsidRDefault="007E2D3E" w:rsidP="00E978EC">
      <w:pPr>
        <w:pStyle w:val="ItemList"/>
      </w:pPr>
      <w:r w:rsidRPr="003F709C">
        <w:t>while loop</w:t>
      </w:r>
    </w:p>
    <w:p w14:paraId="44972F61" w14:textId="77777777" w:rsidR="007E2D3E" w:rsidRPr="003F709C" w:rsidRDefault="007E2D3E" w:rsidP="00E978EC">
      <w:pPr>
        <w:pStyle w:val="ItemListText"/>
      </w:pPr>
      <w:r w:rsidRPr="003F709C">
        <w:lastRenderedPageBreak/>
        <w:t>In Python programming, the while statement is used to cyclically execute a program. That is, under a certain condition, a program is cyclically executed to process the same task that needs to be repeatedly processed.</w:t>
      </w:r>
    </w:p>
    <w:p w14:paraId="77016943" w14:textId="77777777" w:rsidR="007E2D3E" w:rsidRPr="003F709C" w:rsidRDefault="007E2D3E" w:rsidP="00E978EC">
      <w:pPr>
        <w:pStyle w:val="ItemListText"/>
      </w:pPr>
      <w:r w:rsidRPr="003F709C">
        <w:t>When the condition is met, the statement is executed cyclically. To end the loop, use break or continue.</w:t>
      </w:r>
    </w:p>
    <w:p w14:paraId="0C30250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  while</w:t>
      </w:r>
      <w:proofErr w:type="gramEnd"/>
      <w:r w:rsidRPr="003F709C">
        <w:t xml:space="preserve"> loop</w:t>
      </w:r>
    </w:p>
    <w:p w14:paraId="2E0A4B5A" w14:textId="10281A00"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i = 0 </w:t>
      </w:r>
      <w:r w:rsidR="00645FC7">
        <w:tab/>
      </w:r>
      <w:r w:rsidR="00645FC7">
        <w:tab/>
      </w:r>
      <w:r w:rsidR="00645FC7">
        <w:tab/>
      </w:r>
      <w:r w:rsidR="00645FC7">
        <w:tab/>
      </w:r>
      <w:r w:rsidR="00645FC7">
        <w:tab/>
      </w:r>
      <w:r w:rsidR="00645FC7">
        <w:tab/>
      </w:r>
      <w:r w:rsidR="00645FC7">
        <w:tab/>
      </w:r>
      <w:r w:rsidR="00645FC7">
        <w:tab/>
      </w:r>
      <w:r w:rsidR="00645FC7">
        <w:tab/>
        <w:t xml:space="preserve"># </w:t>
      </w:r>
      <w:r w:rsidRPr="003F709C">
        <w:t>Create the variable i.</w:t>
      </w:r>
    </w:p>
    <w:p w14:paraId="5BF97730" w14:textId="73796400" w:rsidR="007E2D3E" w:rsidRPr="003F709C" w:rsidRDefault="00645FC7" w:rsidP="00E978EC">
      <w:pPr>
        <w:pStyle w:val="ItemlistTextTD"/>
        <w:pBdr>
          <w:top w:val="dashed" w:sz="4" w:space="1" w:color="auto"/>
          <w:left w:val="dashed" w:sz="4" w:space="4" w:color="auto"/>
          <w:bottom w:val="dashed" w:sz="4" w:space="1" w:color="auto"/>
          <w:right w:val="dashed" w:sz="4" w:space="4" w:color="auto"/>
        </w:pBdr>
      </w:pPr>
      <w:proofErr w:type="gramStart"/>
      <w:r>
        <w:t>while</w:t>
      </w:r>
      <w:proofErr w:type="gramEnd"/>
      <w:r>
        <w:t xml:space="preserve"> i&lt;9: </w:t>
      </w:r>
      <w:r>
        <w:tab/>
      </w:r>
      <w:r>
        <w:tab/>
      </w:r>
      <w:r>
        <w:tab/>
      </w:r>
      <w:r>
        <w:tab/>
      </w:r>
      <w:r>
        <w:tab/>
      </w:r>
      <w:r>
        <w:tab/>
      </w:r>
      <w:r>
        <w:tab/>
      </w:r>
      <w:r>
        <w:tab/>
        <w:t xml:space="preserve">     # </w:t>
      </w:r>
      <w:r w:rsidR="007E2D3E" w:rsidRPr="003F709C">
        <w:t>Set a condition for the loop.</w:t>
      </w:r>
    </w:p>
    <w:p w14:paraId="0C5E4ED2" w14:textId="42422058"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ab/>
        <w:t>i+=1</w:t>
      </w:r>
      <w:r w:rsidR="00645FC7">
        <w:tab/>
      </w:r>
      <w:r w:rsidR="00645FC7">
        <w:tab/>
      </w:r>
      <w:r w:rsidR="00645FC7">
        <w:tab/>
      </w:r>
      <w:r w:rsidR="00645FC7">
        <w:tab/>
      </w:r>
      <w:r w:rsidR="00645FC7">
        <w:tab/>
      </w:r>
      <w:r w:rsidR="00645FC7">
        <w:tab/>
      </w:r>
      <w:r w:rsidR="00645FC7">
        <w:tab/>
      </w:r>
      <w:r w:rsidR="00645FC7">
        <w:tab/>
        <w:t xml:space="preserve">     # </w:t>
      </w:r>
      <w:proofErr w:type="gramStart"/>
      <w:r w:rsidRPr="003F709C">
        <w:t>The</w:t>
      </w:r>
      <w:proofErr w:type="gramEnd"/>
      <w:r w:rsidRPr="003F709C">
        <w:t xml:space="preserve"> value of i increases by 1 in each loop.</w:t>
      </w:r>
    </w:p>
    <w:p w14:paraId="190294B9" w14:textId="0BBD5D0B" w:rsidR="007E2D3E" w:rsidRPr="003F709C" w:rsidRDefault="00645FC7" w:rsidP="00E978EC">
      <w:pPr>
        <w:pStyle w:val="ItemlistTextTD"/>
        <w:pBdr>
          <w:top w:val="dashed" w:sz="4" w:space="1" w:color="auto"/>
          <w:left w:val="dashed" w:sz="4" w:space="4" w:color="auto"/>
          <w:bottom w:val="dashed" w:sz="4" w:space="1" w:color="auto"/>
          <w:right w:val="dashed" w:sz="4" w:space="4" w:color="auto"/>
        </w:pBdr>
      </w:pPr>
      <w:r>
        <w:tab/>
      </w:r>
      <w:proofErr w:type="gramStart"/>
      <w:r>
        <w:t>if</w:t>
      </w:r>
      <w:proofErr w:type="gramEnd"/>
      <w:r>
        <w:t xml:space="preserve"> i == 3: </w:t>
      </w:r>
      <w:r>
        <w:tab/>
      </w:r>
      <w:r>
        <w:tab/>
      </w:r>
      <w:r>
        <w:tab/>
      </w:r>
      <w:r>
        <w:tab/>
      </w:r>
      <w:r>
        <w:tab/>
      </w:r>
      <w:r>
        <w:tab/>
      </w:r>
      <w:r>
        <w:tab/>
        <w:t xml:space="preserve">     # </w:t>
      </w:r>
      <w:r w:rsidR="007E2D3E" w:rsidRPr="003F709C">
        <w:t>Check whether the conditions are met.</w:t>
      </w:r>
    </w:p>
    <w:p w14:paraId="13104D29" w14:textId="14124AA4"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ab/>
      </w:r>
      <w:r w:rsidRPr="003F709C">
        <w:tab/>
      </w:r>
      <w:proofErr w:type="gramStart"/>
      <w:r w:rsidRPr="003F709C">
        <w:t>print(</w:t>
      </w:r>
      <w:proofErr w:type="gramEnd"/>
      <w:r w:rsidRPr="003F709C">
        <w:t xml:space="preserve">"End </w:t>
      </w:r>
      <w:r w:rsidR="00C21965" w:rsidRPr="003F709C">
        <w:t>the current</w:t>
      </w:r>
      <w:r w:rsidRPr="003F709C">
        <w:t xml:space="preserve"> loop.")</w:t>
      </w:r>
    </w:p>
    <w:p w14:paraId="736CCA19" w14:textId="0A6D9791"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ab/>
      </w:r>
      <w:r w:rsidRPr="003F709C">
        <w:tab/>
      </w:r>
      <w:proofErr w:type="gramStart"/>
      <w:r w:rsidRPr="003F709C">
        <w:t>continue</w:t>
      </w:r>
      <w:proofErr w:type="gramEnd"/>
      <w:r w:rsidRPr="003F709C">
        <w:t xml:space="preserve"> </w:t>
      </w:r>
      <w:r w:rsidR="00645FC7">
        <w:tab/>
      </w:r>
      <w:r w:rsidR="00645FC7">
        <w:tab/>
      </w:r>
      <w:r w:rsidR="00645FC7">
        <w:tab/>
      </w:r>
      <w:r w:rsidR="00645FC7">
        <w:tab/>
      </w:r>
      <w:r w:rsidR="00645FC7">
        <w:tab/>
      </w:r>
      <w:r w:rsidR="00645FC7">
        <w:tab/>
      </w:r>
      <w:r w:rsidR="00645FC7">
        <w:tab/>
      </w:r>
      <w:r w:rsidRPr="003F709C">
        <w:t># execute “continue” to end the current loop.</w:t>
      </w:r>
    </w:p>
    <w:p w14:paraId="2F9227BB"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ab/>
      </w:r>
      <w:proofErr w:type="gramStart"/>
      <w:r w:rsidRPr="003F709C">
        <w:t>if</w:t>
      </w:r>
      <w:proofErr w:type="gramEnd"/>
      <w:r w:rsidRPr="003F709C">
        <w:t xml:space="preserve"> i == 5:</w:t>
      </w:r>
    </w:p>
    <w:p w14:paraId="150AF42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ab/>
      </w:r>
      <w:r w:rsidRPr="003F709C">
        <w:tab/>
      </w:r>
      <w:proofErr w:type="gramStart"/>
      <w:r w:rsidRPr="003F709C">
        <w:t>print(</w:t>
      </w:r>
      <w:proofErr w:type="gramEnd"/>
      <w:r w:rsidRPr="003F709C">
        <w:t>"End the current big loop.")</w:t>
      </w:r>
    </w:p>
    <w:p w14:paraId="604506A8" w14:textId="367EB189"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ab/>
      </w:r>
      <w:r w:rsidRPr="003F709C">
        <w:tab/>
      </w:r>
      <w:proofErr w:type="gramStart"/>
      <w:r w:rsidRPr="003F709C">
        <w:t>break</w:t>
      </w:r>
      <w:proofErr w:type="gramEnd"/>
      <w:r w:rsidRPr="003F709C">
        <w:t xml:space="preserve"> </w:t>
      </w:r>
      <w:r w:rsidR="00645FC7">
        <w:tab/>
      </w:r>
      <w:r w:rsidR="00645FC7">
        <w:tab/>
      </w:r>
      <w:r w:rsidR="00645FC7">
        <w:tab/>
      </w:r>
      <w:r w:rsidR="00645FC7">
        <w:tab/>
      </w:r>
      <w:r w:rsidR="00645FC7">
        <w:tab/>
      </w:r>
      <w:r w:rsidR="00645FC7">
        <w:tab/>
      </w:r>
      <w:r w:rsidR="00645FC7">
        <w:tab/>
      </w:r>
      <w:r w:rsidRPr="003F709C">
        <w:t>#</w:t>
      </w:r>
      <w:r w:rsidR="00645FC7">
        <w:t xml:space="preserve"> </w:t>
      </w:r>
      <w:r w:rsidRPr="003F709C">
        <w:t>End the current big loop.</w:t>
      </w:r>
    </w:p>
    <w:p w14:paraId="531D455B"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ab/>
      </w:r>
      <w:proofErr w:type="gramStart"/>
      <w:r w:rsidRPr="003F709C">
        <w:t>print(</w:t>
      </w:r>
      <w:proofErr w:type="gramEnd"/>
      <w:r w:rsidRPr="003F709C">
        <w:t>i)</w:t>
      </w:r>
    </w:p>
    <w:p w14:paraId="24FA843C" w14:textId="77777777" w:rsidR="007E2D3E" w:rsidRPr="003F709C" w:rsidRDefault="007E2D3E" w:rsidP="00E978EC">
      <w:pPr>
        <w:pStyle w:val="ItemListText"/>
      </w:pPr>
      <w:r w:rsidRPr="003F709C">
        <w:t>Output:</w:t>
      </w:r>
    </w:p>
    <w:p w14:paraId="39AFB2E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1 </w:t>
      </w:r>
    </w:p>
    <w:p w14:paraId="246F689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2 </w:t>
      </w:r>
    </w:p>
    <w:p w14:paraId="610B46E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End the current loop. </w:t>
      </w:r>
    </w:p>
    <w:p w14:paraId="08AD2AE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4 </w:t>
      </w:r>
    </w:p>
    <w:p w14:paraId="7652840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End the current big loop.</w:t>
      </w:r>
    </w:p>
    <w:p w14:paraId="569EEFC8" w14:textId="77777777" w:rsidR="007E2D3E" w:rsidRPr="00E25588" w:rsidRDefault="007E2D3E" w:rsidP="00E978EC">
      <w:pPr>
        <w:pStyle w:val="3"/>
      </w:pPr>
      <w:bookmarkStart w:id="66" w:name="_Toc40713616"/>
      <w:bookmarkStart w:id="67" w:name="_Toc46134845"/>
      <w:bookmarkStart w:id="68" w:name="_Toc47087236"/>
      <w:r w:rsidRPr="00E25588">
        <w:t>Customizing Functions</w:t>
      </w:r>
      <w:bookmarkEnd w:id="66"/>
      <w:bookmarkEnd w:id="67"/>
      <w:bookmarkEnd w:id="68"/>
    </w:p>
    <w:p w14:paraId="2A61A832" w14:textId="77777777" w:rsidR="007E2D3E" w:rsidRPr="003F709C" w:rsidRDefault="007E2D3E" w:rsidP="00E978EC">
      <w:r w:rsidRPr="003F709C">
        <w:t xml:space="preserve">A function is a piece of code, organized and reusable. It can improve code utilization and modularity of the program. Python provides many built-in functions, such as </w:t>
      </w:r>
      <w:proofErr w:type="gramStart"/>
      <w:r w:rsidRPr="003F709C">
        <w:t>print(</w:t>
      </w:r>
      <w:proofErr w:type="gramEnd"/>
      <w:r w:rsidRPr="003F709C">
        <w:t>). You can also create functions, that is, user-defined functions.</w:t>
      </w:r>
    </w:p>
    <w:p w14:paraId="7F7E4626" w14:textId="77777777" w:rsidR="007E2D3E" w:rsidRPr="003F709C" w:rsidRDefault="007E2D3E" w:rsidP="00E978EC">
      <w:r w:rsidRPr="003F709C">
        <w:t>This section describes how to customize functions.</w:t>
      </w:r>
    </w:p>
    <w:p w14:paraId="2A5624A7" w14:textId="77777777" w:rsidR="007E2D3E" w:rsidRPr="003F709C" w:rsidRDefault="007E2D3E" w:rsidP="00E978EC">
      <w:pPr>
        <w:pStyle w:val="ItemList"/>
      </w:pPr>
      <w:r w:rsidRPr="003F709C">
        <w:t>Define a function.</w:t>
      </w:r>
    </w:p>
    <w:p w14:paraId="45C8F675" w14:textId="3F73C352" w:rsidR="007E2D3E" w:rsidRPr="003F709C" w:rsidRDefault="007E2D3E" w:rsidP="00E978EC">
      <w:pPr>
        <w:pStyle w:val="ItemListText"/>
      </w:pPr>
      <w:r w:rsidRPr="003F709C">
        <w:t>Use the “</w:t>
      </w:r>
      <w:proofErr w:type="spellStart"/>
      <w:r w:rsidRPr="003F709C">
        <w:t>def</w:t>
      </w:r>
      <w:proofErr w:type="spellEnd"/>
      <w:r w:rsidRPr="003F709C">
        <w:t xml:space="preserve">” keyword to define a function, which can </w:t>
      </w:r>
      <w:r w:rsidR="00861D1B">
        <w:t>call</w:t>
      </w:r>
      <w:r w:rsidRPr="003F709C">
        <w:t xml:space="preserve"> the function (print information).</w:t>
      </w:r>
    </w:p>
    <w:p w14:paraId="49A3AD89" w14:textId="656A6C06"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w:t>
      </w:r>
      <w:proofErr w:type="spellStart"/>
      <w:r w:rsidRPr="003F709C">
        <w:t>Print_Hello</w:t>
      </w:r>
      <w:proofErr w:type="spellEnd"/>
      <w:r w:rsidRPr="003F709C">
        <w:t xml:space="preserve">(): </w:t>
      </w:r>
      <w:r w:rsidR="00704427">
        <w:tab/>
      </w:r>
      <w:r w:rsidR="00704427">
        <w:tab/>
      </w:r>
      <w:r w:rsidR="00704427">
        <w:tab/>
      </w:r>
      <w:r w:rsidRPr="003F709C">
        <w:t># Function name, no input value.</w:t>
      </w:r>
    </w:p>
    <w:p w14:paraId="2745421A" w14:textId="573A196E"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"Hello, Python.") </w:t>
      </w:r>
      <w:r w:rsidR="00704427">
        <w:tab/>
      </w:r>
      <w:r w:rsidR="00704427">
        <w:tab/>
      </w:r>
      <w:r w:rsidRPr="003F709C">
        <w:t># Output</w:t>
      </w:r>
    </w:p>
    <w:p w14:paraId="2705B76A" w14:textId="51D690DE"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r w:rsidRPr="003F709C">
        <w:t>Print_</w:t>
      </w:r>
      <w:proofErr w:type="gramStart"/>
      <w:r w:rsidRPr="003F709C">
        <w:t>Hello</w:t>
      </w:r>
      <w:proofErr w:type="spellEnd"/>
      <w:r w:rsidRPr="003F709C">
        <w:t>(</w:t>
      </w:r>
      <w:proofErr w:type="gramEnd"/>
      <w:r w:rsidRPr="003F709C">
        <w:t xml:space="preserve">) </w:t>
      </w:r>
      <w:r w:rsidR="00704427">
        <w:tab/>
      </w:r>
      <w:r w:rsidR="00704427">
        <w:tab/>
      </w:r>
      <w:r w:rsidR="00704427">
        <w:tab/>
      </w:r>
      <w:r w:rsidR="00704427">
        <w:tab/>
      </w:r>
      <w:r w:rsidRPr="003F709C">
        <w:t># Call function.</w:t>
      </w:r>
    </w:p>
    <w:p w14:paraId="215A1A6D" w14:textId="77777777" w:rsidR="007E2D3E" w:rsidRPr="003F709C" w:rsidRDefault="007E2D3E" w:rsidP="00E978EC">
      <w:pPr>
        <w:pStyle w:val="ItemListText"/>
      </w:pPr>
      <w:r w:rsidRPr="003F709C">
        <w:t>Output:</w:t>
      </w:r>
    </w:p>
    <w:p w14:paraId="18B494ED"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Hello, Python.</w:t>
      </w:r>
    </w:p>
    <w:p w14:paraId="62C20CF4" w14:textId="77777777" w:rsidR="007E2D3E" w:rsidRPr="003F709C" w:rsidRDefault="007E2D3E" w:rsidP="00E978EC">
      <w:pPr>
        <w:pStyle w:val="ItemList"/>
      </w:pPr>
      <w:r w:rsidRPr="003F709C">
        <w:t>Parameter transfer for a function and default parameters</w:t>
      </w:r>
    </w:p>
    <w:p w14:paraId="4977EA12" w14:textId="77777777" w:rsidR="007E2D3E" w:rsidRPr="003F709C" w:rsidRDefault="007E2D3E" w:rsidP="00E978EC">
      <w:pPr>
        <w:pStyle w:val="ItemListText"/>
      </w:pPr>
      <w:r w:rsidRPr="003F709C">
        <w:t>A function can be customized to print parameters transferred in different ways.</w:t>
      </w:r>
    </w:p>
    <w:p w14:paraId="185B90EE" w14:textId="2814369E"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hello(greeting='</w:t>
      </w:r>
      <w:proofErr w:type="spellStart"/>
      <w:r w:rsidRPr="003F709C">
        <w:t>hello',name</w:t>
      </w:r>
      <w:proofErr w:type="spellEnd"/>
      <w:r w:rsidRPr="003F709C">
        <w:t xml:space="preserve">='world'): </w:t>
      </w:r>
      <w:r w:rsidR="00086CE4">
        <w:tab/>
      </w:r>
      <w:r w:rsidRPr="003F709C">
        <w:t># Set default parameters.</w:t>
      </w:r>
    </w:p>
    <w:p w14:paraId="0BD3AC84" w14:textId="518AD773"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'%s, %s!' % (greeting, name)) </w:t>
      </w:r>
      <w:r w:rsidR="00086CE4">
        <w:tab/>
      </w:r>
      <w:r w:rsidRPr="003F709C">
        <w:t># Format the output.</w:t>
      </w:r>
      <w:r w:rsidRPr="003F709C">
        <w:tab/>
      </w:r>
    </w:p>
    <w:p w14:paraId="528E0451" w14:textId="4256B354"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hello(</w:t>
      </w:r>
      <w:proofErr w:type="gramEnd"/>
      <w:r w:rsidRPr="003F709C">
        <w:t xml:space="preserve">) </w:t>
      </w:r>
      <w:r w:rsidR="00086CE4">
        <w:tab/>
      </w:r>
      <w:r w:rsidR="00086CE4">
        <w:tab/>
      </w:r>
      <w:r w:rsidR="00086CE4">
        <w:tab/>
      </w:r>
      <w:r w:rsidR="00086CE4">
        <w:tab/>
      </w:r>
      <w:r w:rsidRPr="003F709C">
        <w:t>#hello, world.  If no parameter is specified, the default parameter is used.</w:t>
      </w:r>
    </w:p>
    <w:p w14:paraId="2D487264" w14:textId="0BA3E73E"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Hello ('Greetings') </w:t>
      </w:r>
      <w:r w:rsidR="008674D6">
        <w:tab/>
      </w:r>
      <w:r w:rsidR="008674D6">
        <w:tab/>
      </w:r>
      <w:r w:rsidR="008674D6">
        <w:tab/>
      </w:r>
      <w:r w:rsidR="008674D6">
        <w:tab/>
      </w:r>
      <w:r w:rsidR="00C21576">
        <w:tab/>
      </w:r>
      <w:r w:rsidRPr="003F709C">
        <w:t># Greetings, world. This is a position parameter.</w:t>
      </w:r>
    </w:p>
    <w:p w14:paraId="4F592D6F" w14:textId="0EC171F6"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hello(</w:t>
      </w:r>
      <w:proofErr w:type="gramEnd"/>
      <w:r w:rsidRPr="003F709C">
        <w:t>name=</w:t>
      </w:r>
      <w:r w:rsidR="00C21576">
        <w:t>’</w:t>
      </w:r>
      <w:r w:rsidRPr="003F709C">
        <w:t>H</w:t>
      </w:r>
      <w:r w:rsidR="00C21576">
        <w:t>uawei’</w:t>
      </w:r>
      <w:r w:rsidRPr="003F709C">
        <w:t xml:space="preserve">) </w:t>
      </w:r>
      <w:r w:rsidR="00086CE4">
        <w:tab/>
      </w:r>
      <w:r w:rsidR="00C21576">
        <w:tab/>
      </w:r>
      <w:r w:rsidR="00C21576">
        <w:tab/>
      </w:r>
      <w:r w:rsidR="00C21576">
        <w:tab/>
      </w:r>
      <w:r w:rsidRPr="003F709C">
        <w:t># hello, Huawei. This is a keyword parameter.</w:t>
      </w:r>
    </w:p>
    <w:p w14:paraId="2B30E3A0" w14:textId="2E3D95AD"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lastRenderedPageBreak/>
        <w:t xml:space="preserve">Hello ('Greetings', 'universe') </w:t>
      </w:r>
      <w:r w:rsidR="00086CE4">
        <w:tab/>
      </w:r>
      <w:r w:rsidR="00086CE4">
        <w:tab/>
      </w:r>
      <w:r w:rsidR="00C21576">
        <w:tab/>
      </w:r>
      <w:r w:rsidRPr="003F709C">
        <w:t># Greetings, universe. This is a position parameter.</w:t>
      </w:r>
    </w:p>
    <w:p w14:paraId="0D9944F9" w14:textId="77777777" w:rsidR="007E2D3E" w:rsidRPr="003F709C" w:rsidRDefault="007E2D3E" w:rsidP="00E978EC">
      <w:pPr>
        <w:pStyle w:val="ItemListText"/>
      </w:pPr>
      <w:r w:rsidRPr="003F709C">
        <w:t>Output:</w:t>
      </w:r>
    </w:p>
    <w:p w14:paraId="4BF7C1B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hello</w:t>
      </w:r>
      <w:proofErr w:type="gramEnd"/>
      <w:r w:rsidRPr="003F709C">
        <w:t xml:space="preserve">, world! </w:t>
      </w:r>
    </w:p>
    <w:p w14:paraId="7AD0AC8D"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Greetings, world! </w:t>
      </w:r>
    </w:p>
    <w:p w14:paraId="32789A3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hello</w:t>
      </w:r>
      <w:proofErr w:type="gramEnd"/>
      <w:r w:rsidRPr="003F709C">
        <w:t>, Huawei!</w:t>
      </w:r>
    </w:p>
    <w:p w14:paraId="57C095D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Greetings, universe! </w:t>
      </w:r>
    </w:p>
    <w:p w14:paraId="1240D729" w14:textId="77777777" w:rsidR="007E2D3E" w:rsidRPr="003F709C" w:rsidRDefault="007E2D3E" w:rsidP="00E978EC">
      <w:pPr>
        <w:pStyle w:val="ItemList"/>
      </w:pPr>
      <w:r w:rsidRPr="003F709C">
        <w:t>Length-variable parameters</w:t>
      </w:r>
    </w:p>
    <w:p w14:paraId="5C8AFE02" w14:textId="77777777" w:rsidR="007E2D3E" w:rsidRPr="003F709C" w:rsidRDefault="007E2D3E" w:rsidP="00E978EC">
      <w:pPr>
        <w:pStyle w:val="ItemListText"/>
      </w:pPr>
      <w:r w:rsidRPr="003F709C">
        <w:t>A function with length-variable parameters can process parameters more than defined. In this case, * indicates a tuple-type parameter and ** indicates a dictionary-type parameter.</w:t>
      </w:r>
    </w:p>
    <w:p w14:paraId="5B3F82D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test (a, b, *c, **d): </w:t>
      </w:r>
    </w:p>
    <w:p w14:paraId="2E8A81F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(a) </w:t>
      </w:r>
    </w:p>
    <w:p w14:paraId="12A7B14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(b) </w:t>
      </w:r>
    </w:p>
    <w:p w14:paraId="4647AEA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(c) </w:t>
      </w:r>
    </w:p>
    <w:p w14:paraId="470424AB"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(d) </w:t>
      </w:r>
    </w:p>
    <w:p w14:paraId="04FF927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test (</w:t>
      </w:r>
      <w:proofErr w:type="spellStart"/>
      <w:r w:rsidRPr="003F709C">
        <w:t>1,2,3,4,5,6,x</w:t>
      </w:r>
      <w:proofErr w:type="spellEnd"/>
      <w:r w:rsidRPr="003F709C">
        <w:t>=</w:t>
      </w:r>
      <w:proofErr w:type="spellStart"/>
      <w:r w:rsidRPr="003F709C">
        <w:t>10,y</w:t>
      </w:r>
      <w:proofErr w:type="spellEnd"/>
      <w:r w:rsidRPr="003F709C">
        <w:t xml:space="preserve">=11) # The </w:t>
      </w:r>
      <w:proofErr w:type="spellStart"/>
      <w:r w:rsidRPr="003F709C">
        <w:t>transfered</w:t>
      </w:r>
      <w:proofErr w:type="spellEnd"/>
      <w:r w:rsidRPr="003F709C">
        <w:t xml:space="preserve"> parameters are automatically distinguished as the tuple or dictionary type.</w:t>
      </w:r>
    </w:p>
    <w:p w14:paraId="5BA26047" w14:textId="77777777" w:rsidR="007E2D3E" w:rsidRPr="003F709C" w:rsidRDefault="007E2D3E" w:rsidP="00E978EC">
      <w:pPr>
        <w:pStyle w:val="ItemListText"/>
        <w:keepNext/>
      </w:pPr>
      <w:r w:rsidRPr="003F709C">
        <w:t>Output:</w:t>
      </w:r>
    </w:p>
    <w:p w14:paraId="7F54727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1 </w:t>
      </w:r>
    </w:p>
    <w:p w14:paraId="65B7FD9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2 </w:t>
      </w:r>
    </w:p>
    <w:p w14:paraId="5E87A8A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(3, 4, 5, 6) </w:t>
      </w:r>
    </w:p>
    <w:p w14:paraId="155EB823"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{'x': 10, 'y': 11}</w:t>
      </w:r>
    </w:p>
    <w:p w14:paraId="6DCACE89" w14:textId="77777777" w:rsidR="007E2D3E" w:rsidRPr="003F709C" w:rsidRDefault="007E2D3E" w:rsidP="00E978EC">
      <w:pPr>
        <w:pStyle w:val="ItemList"/>
      </w:pPr>
      <w:r w:rsidRPr="003F709C">
        <w:t>Returned values</w:t>
      </w:r>
    </w:p>
    <w:p w14:paraId="186243F9" w14:textId="77777777" w:rsidR="007E2D3E" w:rsidRPr="003F709C" w:rsidRDefault="007E2D3E" w:rsidP="00E978EC">
      <w:pPr>
        <w:pStyle w:val="ItemListText"/>
      </w:pPr>
      <w:r w:rsidRPr="003F709C">
        <w:t>The returned value of a function is the result that the function returns to the caller after completing the method. Use the return statement.</w:t>
      </w:r>
    </w:p>
    <w:p w14:paraId="0CD6780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w:t>
      </w:r>
      <w:proofErr w:type="spellStart"/>
      <w:r w:rsidRPr="003F709C">
        <w:t>plus_one</w:t>
      </w:r>
      <w:proofErr w:type="spellEnd"/>
      <w:r w:rsidRPr="003F709C">
        <w:t xml:space="preserve"> (number): </w:t>
      </w:r>
    </w:p>
    <w:p w14:paraId="1AC6A25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return</w:t>
      </w:r>
      <w:proofErr w:type="gramEnd"/>
      <w:r w:rsidRPr="003F709C">
        <w:t xml:space="preserve"> </w:t>
      </w:r>
      <w:proofErr w:type="spellStart"/>
      <w:r w:rsidRPr="003F709C">
        <w:t>int</w:t>
      </w:r>
      <w:proofErr w:type="spellEnd"/>
      <w:r w:rsidRPr="003F709C">
        <w:t xml:space="preserve">(number)+1 </w:t>
      </w:r>
    </w:p>
    <w:p w14:paraId="514DE31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r w:rsidRPr="003F709C">
        <w:t>plus_one</w:t>
      </w:r>
      <w:proofErr w:type="spellEnd"/>
      <w:r w:rsidRPr="003F709C">
        <w:t xml:space="preserve"> (10)</w:t>
      </w:r>
    </w:p>
    <w:p w14:paraId="340E48F1" w14:textId="77777777" w:rsidR="007E2D3E" w:rsidRPr="003F709C" w:rsidRDefault="007E2D3E" w:rsidP="00E978EC">
      <w:pPr>
        <w:pStyle w:val="ItemListText"/>
      </w:pPr>
      <w:r w:rsidRPr="003F709C">
        <w:t>Output:</w:t>
      </w:r>
    </w:p>
    <w:p w14:paraId="23111FF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11</w:t>
      </w:r>
    </w:p>
    <w:p w14:paraId="63050FF7" w14:textId="77777777" w:rsidR="007E2D3E" w:rsidRPr="00E25588" w:rsidRDefault="007E2D3E" w:rsidP="00E978EC">
      <w:pPr>
        <w:pStyle w:val="3"/>
      </w:pPr>
      <w:bookmarkStart w:id="69" w:name="_Toc40713617"/>
      <w:bookmarkStart w:id="70" w:name="_Toc46134846"/>
      <w:bookmarkStart w:id="71" w:name="_Toc47087237"/>
      <w:r w:rsidRPr="00E25588">
        <w:t>I/O Operation</w:t>
      </w:r>
      <w:bookmarkEnd w:id="69"/>
      <w:bookmarkEnd w:id="70"/>
      <w:r>
        <w:t>s</w:t>
      </w:r>
      <w:bookmarkEnd w:id="71"/>
    </w:p>
    <w:p w14:paraId="54425584" w14:textId="6AF1886B" w:rsidR="007E2D3E" w:rsidRPr="003F709C" w:rsidRDefault="007E2D3E" w:rsidP="00E978EC">
      <w:r w:rsidRPr="003F709C">
        <w:t xml:space="preserve">The standard library of Python is large and provides a wide range of modules. File I/O is one of the built-in modules. For more operations on the standard library, see the official document at </w:t>
      </w:r>
      <w:hyperlink r:id="rId45" w:history="1">
        <w:r w:rsidRPr="004106F2">
          <w:rPr>
            <w:rStyle w:val="ac"/>
          </w:rPr>
          <w:t>https://docs.python.org/3.8/library/index.html</w:t>
        </w:r>
      </w:hyperlink>
      <w:r w:rsidR="00FE0788">
        <w:t>.</w:t>
      </w:r>
    </w:p>
    <w:p w14:paraId="0FD77A2E" w14:textId="77777777" w:rsidR="007E2D3E" w:rsidRPr="003F709C" w:rsidRDefault="007E2D3E" w:rsidP="00E978EC">
      <w:r w:rsidRPr="003F709C">
        <w:t>Python I/O operations are performed to read and write files. Generally, you can use the open function to perform the operations.</w:t>
      </w:r>
    </w:p>
    <w:tbl>
      <w:tblPr>
        <w:tblStyle w:val="Table"/>
        <w:tblW w:w="7938" w:type="dxa"/>
        <w:tblInd w:w="1701" w:type="dxa"/>
        <w:tblLook w:val="04A0" w:firstRow="1" w:lastRow="0" w:firstColumn="1" w:lastColumn="0" w:noHBand="0" w:noVBand="1"/>
      </w:tblPr>
      <w:tblGrid>
        <w:gridCol w:w="1234"/>
        <w:gridCol w:w="6704"/>
      </w:tblGrid>
      <w:tr w:rsidR="007E2D3E" w:rsidRPr="003F709C" w14:paraId="599A5A3F" w14:textId="77777777" w:rsidTr="000B3247">
        <w:trPr>
          <w:cnfStyle w:val="100000000000" w:firstRow="1" w:lastRow="0" w:firstColumn="0" w:lastColumn="0" w:oddVBand="0" w:evenVBand="0" w:oddHBand="0" w:evenHBand="0" w:firstRowFirstColumn="0" w:firstRowLastColumn="0" w:lastRowFirstColumn="0" w:lastRowLastColumn="0"/>
          <w:cantSplit w:val="0"/>
          <w:tblHeader/>
        </w:trPr>
        <w:tc>
          <w:tcPr>
            <w:tcW w:w="1234" w:type="dxa"/>
            <w:hideMark/>
          </w:tcPr>
          <w:p w14:paraId="5876E64A" w14:textId="77777777" w:rsidR="007E2D3E" w:rsidRPr="003F709C" w:rsidRDefault="007E2D3E" w:rsidP="00E978EC">
            <w:pPr>
              <w:pStyle w:val="TableHeading"/>
            </w:pPr>
            <w:r w:rsidRPr="003F709C">
              <w:t>File Mode</w:t>
            </w:r>
          </w:p>
        </w:tc>
        <w:tc>
          <w:tcPr>
            <w:tcW w:w="6704" w:type="dxa"/>
            <w:hideMark/>
          </w:tcPr>
          <w:p w14:paraId="646D8BD5" w14:textId="77777777" w:rsidR="007E2D3E" w:rsidRPr="003F709C" w:rsidRDefault="007E2D3E" w:rsidP="00E978EC">
            <w:pPr>
              <w:pStyle w:val="TableHeading"/>
            </w:pPr>
            <w:r w:rsidRPr="003F709C">
              <w:t>Description</w:t>
            </w:r>
          </w:p>
        </w:tc>
      </w:tr>
      <w:tr w:rsidR="007E2D3E" w:rsidRPr="003F709C" w14:paraId="3F486C4F" w14:textId="77777777" w:rsidTr="00E40B12">
        <w:trPr>
          <w:cantSplit w:val="0"/>
        </w:trPr>
        <w:tc>
          <w:tcPr>
            <w:tcW w:w="1234" w:type="dxa"/>
            <w:hideMark/>
          </w:tcPr>
          <w:p w14:paraId="118503FF" w14:textId="77777777" w:rsidR="007E2D3E" w:rsidRPr="003F709C" w:rsidRDefault="007E2D3E" w:rsidP="00E978EC">
            <w:pPr>
              <w:pStyle w:val="TableText"/>
            </w:pPr>
            <w:r w:rsidRPr="003F709C">
              <w:t>r</w:t>
            </w:r>
          </w:p>
        </w:tc>
        <w:tc>
          <w:tcPr>
            <w:tcW w:w="6704" w:type="dxa"/>
            <w:hideMark/>
          </w:tcPr>
          <w:p w14:paraId="36F710B3" w14:textId="77777777" w:rsidR="007E2D3E" w:rsidRPr="003F709C" w:rsidRDefault="007E2D3E" w:rsidP="00E978EC">
            <w:pPr>
              <w:pStyle w:val="TableText"/>
            </w:pPr>
            <w:r w:rsidRPr="003F709C">
              <w:t>Read-only, default. The file pointer is placed in the file header.</w:t>
            </w:r>
          </w:p>
        </w:tc>
      </w:tr>
      <w:tr w:rsidR="007E2D3E" w:rsidRPr="003F709C" w14:paraId="2E3DDF20" w14:textId="77777777" w:rsidTr="00E40B12">
        <w:trPr>
          <w:cantSplit w:val="0"/>
        </w:trPr>
        <w:tc>
          <w:tcPr>
            <w:tcW w:w="1234" w:type="dxa"/>
            <w:hideMark/>
          </w:tcPr>
          <w:p w14:paraId="586FDEE6" w14:textId="77777777" w:rsidR="007E2D3E" w:rsidRPr="003F709C" w:rsidRDefault="007E2D3E" w:rsidP="00E978EC">
            <w:pPr>
              <w:pStyle w:val="TableText"/>
            </w:pPr>
            <w:r w:rsidRPr="003F709C">
              <w:t>w</w:t>
            </w:r>
          </w:p>
        </w:tc>
        <w:tc>
          <w:tcPr>
            <w:tcW w:w="6704" w:type="dxa"/>
            <w:hideMark/>
          </w:tcPr>
          <w:p w14:paraId="56C71357" w14:textId="77777777" w:rsidR="007E2D3E" w:rsidRPr="003F709C" w:rsidRDefault="007E2D3E" w:rsidP="00E978EC">
            <w:pPr>
              <w:pStyle w:val="TableText"/>
            </w:pPr>
            <w:r w:rsidRPr="003F709C">
              <w:t>Write-only. The file pointer is placed in the file header, and the file overwrites the original content.</w:t>
            </w:r>
          </w:p>
        </w:tc>
      </w:tr>
      <w:tr w:rsidR="007E2D3E" w:rsidRPr="003F709C" w14:paraId="45C7B7CA" w14:textId="77777777" w:rsidTr="00E40B12">
        <w:trPr>
          <w:cantSplit w:val="0"/>
        </w:trPr>
        <w:tc>
          <w:tcPr>
            <w:tcW w:w="1234" w:type="dxa"/>
            <w:hideMark/>
          </w:tcPr>
          <w:p w14:paraId="16A5A565" w14:textId="77777777" w:rsidR="007E2D3E" w:rsidRPr="003F709C" w:rsidRDefault="007E2D3E" w:rsidP="00E978EC">
            <w:pPr>
              <w:pStyle w:val="TableText"/>
            </w:pPr>
            <w:r w:rsidRPr="003F709C">
              <w:lastRenderedPageBreak/>
              <w:t>a</w:t>
            </w:r>
          </w:p>
        </w:tc>
        <w:tc>
          <w:tcPr>
            <w:tcW w:w="6704" w:type="dxa"/>
            <w:hideMark/>
          </w:tcPr>
          <w:p w14:paraId="6BC6D434" w14:textId="77777777" w:rsidR="007E2D3E" w:rsidRPr="003F709C" w:rsidRDefault="007E2D3E" w:rsidP="00E978EC">
            <w:pPr>
              <w:pStyle w:val="TableText"/>
            </w:pPr>
            <w:r w:rsidRPr="003F709C">
              <w:t>Append. The pointer is placed at the end of the file. If no file exists, a file is created.</w:t>
            </w:r>
          </w:p>
        </w:tc>
      </w:tr>
      <w:tr w:rsidR="007E2D3E" w:rsidRPr="003F709C" w14:paraId="1BF19803" w14:textId="77777777" w:rsidTr="00E40B12">
        <w:trPr>
          <w:cantSplit w:val="0"/>
        </w:trPr>
        <w:tc>
          <w:tcPr>
            <w:tcW w:w="1234" w:type="dxa"/>
            <w:hideMark/>
          </w:tcPr>
          <w:p w14:paraId="19E2A59D" w14:textId="77777777" w:rsidR="007E2D3E" w:rsidRPr="003F709C" w:rsidRDefault="007E2D3E" w:rsidP="00E978EC">
            <w:pPr>
              <w:pStyle w:val="TableText"/>
            </w:pPr>
            <w:proofErr w:type="spellStart"/>
            <w:r w:rsidRPr="003F709C">
              <w:t>rb</w:t>
            </w:r>
            <w:proofErr w:type="spellEnd"/>
          </w:p>
        </w:tc>
        <w:tc>
          <w:tcPr>
            <w:tcW w:w="6704" w:type="dxa"/>
            <w:hideMark/>
          </w:tcPr>
          <w:p w14:paraId="26F83AB9" w14:textId="1FD7BFD5" w:rsidR="007E2D3E" w:rsidRPr="003F709C" w:rsidRDefault="007E2D3E" w:rsidP="00FE0788">
            <w:pPr>
              <w:pStyle w:val="TableText"/>
            </w:pPr>
            <w:r w:rsidRPr="003F709C">
              <w:t>R</w:t>
            </w:r>
            <w:r w:rsidR="00FE0788">
              <w:t xml:space="preserve">ead-only files in binary format, </w:t>
            </w:r>
            <w:r w:rsidRPr="003F709C">
              <w:t>such as audio or image files</w:t>
            </w:r>
            <w:r w:rsidR="00FE0788">
              <w:t>.</w:t>
            </w:r>
          </w:p>
        </w:tc>
      </w:tr>
      <w:tr w:rsidR="007E2D3E" w:rsidRPr="003F709C" w14:paraId="05DC518F" w14:textId="77777777" w:rsidTr="00E40B12">
        <w:trPr>
          <w:cantSplit w:val="0"/>
        </w:trPr>
        <w:tc>
          <w:tcPr>
            <w:tcW w:w="1234" w:type="dxa"/>
            <w:hideMark/>
          </w:tcPr>
          <w:p w14:paraId="1E616589" w14:textId="77777777" w:rsidR="007E2D3E" w:rsidRPr="003F709C" w:rsidRDefault="007E2D3E" w:rsidP="00E978EC">
            <w:pPr>
              <w:pStyle w:val="TableText"/>
            </w:pPr>
            <w:proofErr w:type="spellStart"/>
            <w:r w:rsidRPr="003F709C">
              <w:t>wb</w:t>
            </w:r>
            <w:proofErr w:type="spellEnd"/>
          </w:p>
        </w:tc>
        <w:tc>
          <w:tcPr>
            <w:tcW w:w="6704" w:type="dxa"/>
            <w:hideMark/>
          </w:tcPr>
          <w:p w14:paraId="19810653" w14:textId="77777777" w:rsidR="007E2D3E" w:rsidRPr="003F709C" w:rsidRDefault="007E2D3E" w:rsidP="00E978EC">
            <w:pPr>
              <w:pStyle w:val="TableText"/>
            </w:pPr>
            <w:r w:rsidRPr="003F709C">
              <w:t>Write-only files in binary format.</w:t>
            </w:r>
          </w:p>
        </w:tc>
      </w:tr>
      <w:tr w:rsidR="007E2D3E" w:rsidRPr="003F709C" w14:paraId="63A74B8A" w14:textId="77777777" w:rsidTr="00E40B12">
        <w:trPr>
          <w:cantSplit w:val="0"/>
        </w:trPr>
        <w:tc>
          <w:tcPr>
            <w:tcW w:w="1234" w:type="dxa"/>
            <w:hideMark/>
          </w:tcPr>
          <w:p w14:paraId="70317F49" w14:textId="77777777" w:rsidR="007E2D3E" w:rsidRPr="003F709C" w:rsidRDefault="007E2D3E" w:rsidP="00E978EC">
            <w:pPr>
              <w:pStyle w:val="TableText"/>
            </w:pPr>
            <w:r w:rsidRPr="003F709C">
              <w:t>ab</w:t>
            </w:r>
          </w:p>
        </w:tc>
        <w:tc>
          <w:tcPr>
            <w:tcW w:w="6704" w:type="dxa"/>
            <w:hideMark/>
          </w:tcPr>
          <w:p w14:paraId="35ED1765" w14:textId="01BDD4DF" w:rsidR="007E2D3E" w:rsidRPr="003F709C" w:rsidRDefault="007E2D3E" w:rsidP="00FE0788">
            <w:pPr>
              <w:pStyle w:val="TableText"/>
            </w:pPr>
            <w:r w:rsidRPr="003F709C">
              <w:t xml:space="preserve">Append files in binary </w:t>
            </w:r>
            <w:r w:rsidR="00FE0788">
              <w:t>format</w:t>
            </w:r>
            <w:r w:rsidRPr="003F709C">
              <w:t>.</w:t>
            </w:r>
          </w:p>
        </w:tc>
      </w:tr>
      <w:tr w:rsidR="007E2D3E" w:rsidRPr="003F709C" w14:paraId="7A3A10CF" w14:textId="77777777" w:rsidTr="00E40B12">
        <w:trPr>
          <w:cantSplit w:val="0"/>
        </w:trPr>
        <w:tc>
          <w:tcPr>
            <w:tcW w:w="1234" w:type="dxa"/>
            <w:hideMark/>
          </w:tcPr>
          <w:p w14:paraId="2409E2C6" w14:textId="77777777" w:rsidR="007E2D3E" w:rsidRPr="003F709C" w:rsidRDefault="007E2D3E" w:rsidP="00E978EC">
            <w:pPr>
              <w:pStyle w:val="TableText"/>
            </w:pPr>
            <w:r w:rsidRPr="003F709C">
              <w:t>r+</w:t>
            </w:r>
          </w:p>
        </w:tc>
        <w:tc>
          <w:tcPr>
            <w:tcW w:w="6704" w:type="dxa"/>
            <w:hideMark/>
          </w:tcPr>
          <w:p w14:paraId="2A4D8027" w14:textId="77777777" w:rsidR="007E2D3E" w:rsidRPr="003F709C" w:rsidRDefault="007E2D3E" w:rsidP="00E978EC">
            <w:pPr>
              <w:pStyle w:val="TableText"/>
            </w:pPr>
            <w:r w:rsidRPr="003F709C">
              <w:t>Read and write. The file pointer is placed in the file header.</w:t>
            </w:r>
          </w:p>
        </w:tc>
      </w:tr>
      <w:tr w:rsidR="007E2D3E" w:rsidRPr="003F709C" w14:paraId="4AFBDBAF" w14:textId="77777777" w:rsidTr="00E40B12">
        <w:trPr>
          <w:cantSplit w:val="0"/>
        </w:trPr>
        <w:tc>
          <w:tcPr>
            <w:tcW w:w="1234" w:type="dxa"/>
            <w:hideMark/>
          </w:tcPr>
          <w:p w14:paraId="20A3E1B1" w14:textId="77777777" w:rsidR="007E2D3E" w:rsidRPr="003F709C" w:rsidRDefault="007E2D3E" w:rsidP="00E978EC">
            <w:pPr>
              <w:pStyle w:val="TableText"/>
            </w:pPr>
            <w:r w:rsidRPr="003F709C">
              <w:t>w+</w:t>
            </w:r>
          </w:p>
        </w:tc>
        <w:tc>
          <w:tcPr>
            <w:tcW w:w="6704" w:type="dxa"/>
            <w:hideMark/>
          </w:tcPr>
          <w:p w14:paraId="4A160CF4" w14:textId="77777777" w:rsidR="007E2D3E" w:rsidRPr="003F709C" w:rsidRDefault="007E2D3E" w:rsidP="00E978EC">
            <w:pPr>
              <w:pStyle w:val="TableText"/>
            </w:pPr>
            <w:r w:rsidRPr="003F709C">
              <w:t>Read and write. If a file exists, the file will be overwritten. If no file exists, a file is created.</w:t>
            </w:r>
          </w:p>
        </w:tc>
      </w:tr>
      <w:tr w:rsidR="007E2D3E" w:rsidRPr="003F709C" w14:paraId="00E5DD64" w14:textId="77777777" w:rsidTr="00E40B12">
        <w:trPr>
          <w:cantSplit w:val="0"/>
        </w:trPr>
        <w:tc>
          <w:tcPr>
            <w:tcW w:w="1234" w:type="dxa"/>
            <w:hideMark/>
          </w:tcPr>
          <w:p w14:paraId="3B27A9C2" w14:textId="77777777" w:rsidR="007E2D3E" w:rsidRPr="003F709C" w:rsidRDefault="007E2D3E" w:rsidP="00E978EC">
            <w:pPr>
              <w:pStyle w:val="TableText"/>
            </w:pPr>
            <w:r w:rsidRPr="003F709C">
              <w:t>a+</w:t>
            </w:r>
          </w:p>
        </w:tc>
        <w:tc>
          <w:tcPr>
            <w:tcW w:w="6704" w:type="dxa"/>
            <w:hideMark/>
          </w:tcPr>
          <w:p w14:paraId="7BA84181" w14:textId="77777777" w:rsidR="007E2D3E" w:rsidRPr="003F709C" w:rsidRDefault="007E2D3E" w:rsidP="00E978EC">
            <w:pPr>
              <w:pStyle w:val="TableText"/>
            </w:pPr>
            <w:r w:rsidRPr="003F709C">
              <w:t>Append, read, and write. If no file exists, a file is created.</w:t>
            </w:r>
          </w:p>
        </w:tc>
      </w:tr>
    </w:tbl>
    <w:p w14:paraId="0D6AEB9F" w14:textId="77777777" w:rsidR="007E2D3E" w:rsidRDefault="007E2D3E" w:rsidP="00E978EC"/>
    <w:p w14:paraId="59DDDF45" w14:textId="77777777" w:rsidR="007E2D3E" w:rsidRPr="003F709C" w:rsidRDefault="007E2D3E" w:rsidP="00E978EC">
      <w:pPr>
        <w:pStyle w:val="ItemList"/>
        <w:keepNext/>
      </w:pPr>
      <w:r w:rsidRPr="003F709C">
        <w:t>Write a file</w:t>
      </w:r>
    </w:p>
    <w:p w14:paraId="2FCB3B5D"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f = </w:t>
      </w:r>
      <w:proofErr w:type="gramStart"/>
      <w:r w:rsidRPr="003F709C">
        <w:t>open(</w:t>
      </w:r>
      <w:proofErr w:type="gramEnd"/>
      <w:r w:rsidRPr="003F709C">
        <w:t>"text.txt", 'w') # Open the</w:t>
      </w:r>
      <w:r w:rsidRPr="003F709C">
        <w:rPr>
          <w:b/>
          <w:bCs/>
        </w:rPr>
        <w:t xml:space="preserve"> text.txt</w:t>
      </w:r>
      <w:r w:rsidRPr="003F709C">
        <w:t xml:space="preserve"> file. If the file does not exist, a new file is created. </w:t>
      </w:r>
      <w:proofErr w:type="gramStart"/>
      <w:r w:rsidRPr="003F709C">
        <w:t>w</w:t>
      </w:r>
      <w:proofErr w:type="gramEnd"/>
      <w:r w:rsidRPr="003F709C">
        <w:t xml:space="preserve">: write mode </w:t>
      </w:r>
    </w:p>
    <w:p w14:paraId="22B1202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r w:rsidRPr="003F709C">
        <w:t>Str</w:t>
      </w:r>
      <w:proofErr w:type="spellEnd"/>
      <w:r w:rsidRPr="003F709C">
        <w:t xml:space="preserve"> = </w:t>
      </w:r>
      <w:proofErr w:type="gramStart"/>
      <w:r w:rsidRPr="003F709C">
        <w:t>input(</w:t>
      </w:r>
      <w:proofErr w:type="gramEnd"/>
      <w:r w:rsidRPr="003F709C">
        <w:t xml:space="preserve">"Please enter the content to be written.") # </w:t>
      </w:r>
      <w:proofErr w:type="gramStart"/>
      <w:r w:rsidRPr="003F709C">
        <w:t>The</w:t>
      </w:r>
      <w:proofErr w:type="gramEnd"/>
      <w:r w:rsidRPr="003F709C">
        <w:t xml:space="preserve"> built-in function “input” gets the input of the console. </w:t>
      </w:r>
    </w:p>
    <w:p w14:paraId="002A2E17" w14:textId="218C033E"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f.writ</w:t>
      </w:r>
      <w:r w:rsidR="00FE0788">
        <w:t>e</w:t>
      </w:r>
      <w:proofErr w:type="spellEnd"/>
      <w:r w:rsidR="00FE0788">
        <w:t>(</w:t>
      </w:r>
      <w:proofErr w:type="spellStart"/>
      <w:proofErr w:type="gramEnd"/>
      <w:r w:rsidR="00FE0788">
        <w:t>Str</w:t>
      </w:r>
      <w:proofErr w:type="spellEnd"/>
      <w:r w:rsidR="00FE0788">
        <w:t xml:space="preserve">) </w:t>
      </w:r>
      <w:r w:rsidR="00171B81">
        <w:tab/>
      </w:r>
      <w:r w:rsidR="00FE0788">
        <w:t># Write “</w:t>
      </w:r>
      <w:proofErr w:type="spellStart"/>
      <w:r w:rsidR="00FE0788">
        <w:t>Str</w:t>
      </w:r>
      <w:proofErr w:type="spellEnd"/>
      <w:r w:rsidR="00FE0788">
        <w:t>” to file f.</w:t>
      </w:r>
    </w:p>
    <w:p w14:paraId="6D36E040" w14:textId="13653778"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f.close</w:t>
      </w:r>
      <w:proofErr w:type="spellEnd"/>
      <w:r w:rsidRPr="003F709C">
        <w:t>(</w:t>
      </w:r>
      <w:proofErr w:type="gramEnd"/>
      <w:r w:rsidRPr="003F709C">
        <w:t xml:space="preserve">) </w:t>
      </w:r>
      <w:r w:rsidR="00171B81">
        <w:tab/>
      </w:r>
      <w:r w:rsidR="00171B81">
        <w:tab/>
      </w:r>
      <w:r w:rsidRPr="003F709C">
        <w:t># Close the file.</w:t>
      </w:r>
    </w:p>
    <w:p w14:paraId="2D58DE20" w14:textId="5E9AAAC9" w:rsidR="007E2D3E" w:rsidRPr="003F709C" w:rsidRDefault="007E2D3E" w:rsidP="00833487">
      <w:pPr>
        <w:pStyle w:val="ItemListText"/>
      </w:pPr>
      <w:r w:rsidRPr="003F709C">
        <w:t>Output:</w:t>
      </w:r>
    </w:p>
    <w:p w14:paraId="454E31D7" w14:textId="65F260AB" w:rsidR="007E2D3E" w:rsidRDefault="00833487" w:rsidP="00E978EC">
      <w:pPr>
        <w:pStyle w:val="ItemListText"/>
      </w:pPr>
      <w:r>
        <w:rPr>
          <w:noProof/>
        </w:rPr>
        <w:drawing>
          <wp:inline distT="0" distB="0" distL="0" distR="0" wp14:anchorId="1E73735D" wp14:editId="5D8EE599">
            <wp:extent cx="5017477" cy="245720"/>
            <wp:effectExtent l="19050" t="19050" r="12065" b="215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57737" cy="257486"/>
                    </a:xfrm>
                    <a:prstGeom prst="rect">
                      <a:avLst/>
                    </a:prstGeom>
                    <a:ln>
                      <a:solidFill>
                        <a:schemeClr val="bg1">
                          <a:lumMod val="85000"/>
                        </a:schemeClr>
                      </a:solidFill>
                    </a:ln>
                  </pic:spPr>
                </pic:pic>
              </a:graphicData>
            </a:graphic>
          </wp:inline>
        </w:drawing>
      </w:r>
    </w:p>
    <w:p w14:paraId="63DAD221" w14:textId="77777777" w:rsidR="007E2D3E" w:rsidRPr="008B5F0A" w:rsidRDefault="007E2D3E" w:rsidP="00E978EC">
      <w:pPr>
        <w:pStyle w:val="ItemListText"/>
      </w:pPr>
      <w:r w:rsidRPr="008B5F0A">
        <w:t>Enter the content to be written, “Python file operation”.</w:t>
      </w:r>
    </w:p>
    <w:p w14:paraId="3ACB8794" w14:textId="19CF83F9" w:rsidR="007E2D3E" w:rsidRDefault="007E2D3E" w:rsidP="00833487">
      <w:pPr>
        <w:pStyle w:val="ItemListText"/>
      </w:pPr>
      <w:r w:rsidRPr="008B5F0A">
        <w:t xml:space="preserve">The </w:t>
      </w:r>
      <w:r w:rsidRPr="003F709C">
        <w:rPr>
          <w:b/>
          <w:bCs/>
        </w:rPr>
        <w:t>text.txt</w:t>
      </w:r>
      <w:r w:rsidRPr="008B5F0A">
        <w:t xml:space="preserve"> file is generated in the same directory.</w:t>
      </w:r>
    </w:p>
    <w:p w14:paraId="6E96BFF3" w14:textId="4260725C" w:rsidR="00833487" w:rsidRDefault="00833487" w:rsidP="00E978EC">
      <w:pPr>
        <w:pStyle w:val="ItemListText"/>
      </w:pPr>
      <w:r>
        <w:rPr>
          <w:noProof/>
        </w:rPr>
        <w:drawing>
          <wp:inline distT="0" distB="0" distL="0" distR="0" wp14:anchorId="09101954" wp14:editId="3311468E">
            <wp:extent cx="1476375" cy="209550"/>
            <wp:effectExtent l="19050" t="19050" r="28575" b="190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476375" cy="209550"/>
                    </a:xfrm>
                    <a:prstGeom prst="rect">
                      <a:avLst/>
                    </a:prstGeom>
                    <a:ln>
                      <a:solidFill>
                        <a:schemeClr val="bg1">
                          <a:lumMod val="85000"/>
                        </a:schemeClr>
                      </a:solidFill>
                    </a:ln>
                  </pic:spPr>
                </pic:pic>
              </a:graphicData>
            </a:graphic>
          </wp:inline>
        </w:drawing>
      </w:r>
    </w:p>
    <w:p w14:paraId="2D1D13A8" w14:textId="77777777" w:rsidR="007E2D3E" w:rsidRPr="003F709C" w:rsidRDefault="007E2D3E" w:rsidP="00E978EC">
      <w:pPr>
        <w:pStyle w:val="ItemListText"/>
      </w:pPr>
    </w:p>
    <w:p w14:paraId="4F87D42B" w14:textId="77777777" w:rsidR="007E2D3E" w:rsidRPr="003F709C" w:rsidRDefault="007E2D3E" w:rsidP="00E978EC">
      <w:pPr>
        <w:pStyle w:val="ItemList"/>
      </w:pPr>
      <w:r w:rsidRPr="003F709C">
        <w:t>Read a file</w:t>
      </w:r>
    </w:p>
    <w:p w14:paraId="28E3620B" w14:textId="77777777" w:rsidR="007E2D3E" w:rsidRPr="003F709C" w:rsidRDefault="007E2D3E" w:rsidP="00E978EC">
      <w:pPr>
        <w:pStyle w:val="ItemListText"/>
      </w:pPr>
      <w:r w:rsidRPr="003F709C">
        <w:t xml:space="preserve">The read method is used to read files. If </w:t>
      </w:r>
      <w:proofErr w:type="gramStart"/>
      <w:r w:rsidRPr="003F709C">
        <w:t>read(</w:t>
      </w:r>
      <w:proofErr w:type="gramEnd"/>
      <w:r w:rsidRPr="003F709C">
        <w:t>) is not specified, all content is read.</w:t>
      </w:r>
    </w:p>
    <w:p w14:paraId="36351378" w14:textId="30BE6F6D"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f = </w:t>
      </w:r>
      <w:proofErr w:type="gramStart"/>
      <w:r w:rsidRPr="003F709C">
        <w:t>open(</w:t>
      </w:r>
      <w:proofErr w:type="gramEnd"/>
      <w:r w:rsidRPr="003F709C">
        <w:t xml:space="preserve">"text.txt", 'r') </w:t>
      </w:r>
      <w:r w:rsidR="0037739A">
        <w:tab/>
      </w:r>
      <w:r w:rsidRPr="003F709C">
        <w:t># r indicates that the file is read.</w:t>
      </w:r>
    </w:p>
    <w:p w14:paraId="2D38A368" w14:textId="158EBC83"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f.read</w:t>
      </w:r>
      <w:proofErr w:type="spellEnd"/>
      <w:r w:rsidRPr="003F709C">
        <w:t>(6))</w:t>
      </w:r>
      <w:r w:rsidR="0037739A">
        <w:tab/>
      </w:r>
      <w:r w:rsidR="0037739A">
        <w:tab/>
      </w:r>
      <w:r w:rsidR="0037739A">
        <w:tab/>
      </w:r>
      <w:r w:rsidRPr="003F709C">
        <w:t># Read six characters and move the cursor six characters backward.</w:t>
      </w:r>
    </w:p>
    <w:p w14:paraId="70E1AB30" w14:textId="480A0CBC"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f.read</w:t>
      </w:r>
      <w:proofErr w:type="spellEnd"/>
      <w:r w:rsidRPr="003F709C">
        <w:t xml:space="preserve">()) </w:t>
      </w:r>
      <w:r w:rsidR="0037739A">
        <w:tab/>
      </w:r>
      <w:r w:rsidR="0037739A">
        <w:tab/>
      </w:r>
      <w:r w:rsidR="0037739A">
        <w:tab/>
      </w:r>
      <w:r w:rsidRPr="003F709C">
        <w:t># Read from the current position of the cursor to the end.</w:t>
      </w:r>
    </w:p>
    <w:p w14:paraId="1C714B8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f.close</w:t>
      </w:r>
      <w:proofErr w:type="spellEnd"/>
      <w:r w:rsidRPr="003F709C">
        <w:t>()</w:t>
      </w:r>
      <w:proofErr w:type="gramEnd"/>
    </w:p>
    <w:p w14:paraId="416BFE1F" w14:textId="77777777" w:rsidR="007E2D3E" w:rsidRPr="003F709C" w:rsidRDefault="007E2D3E" w:rsidP="00E978EC">
      <w:pPr>
        <w:pStyle w:val="ItemListText"/>
      </w:pPr>
      <w:r w:rsidRPr="003F709C">
        <w:t>Output:</w:t>
      </w:r>
    </w:p>
    <w:p w14:paraId="6700B0F1" w14:textId="72877C3A" w:rsidR="007E2D3E" w:rsidRPr="003F709C" w:rsidRDefault="00C21965" w:rsidP="00E978EC">
      <w:pPr>
        <w:pStyle w:val="ItemlistTextTD"/>
        <w:pBdr>
          <w:top w:val="dashed" w:sz="4" w:space="1" w:color="auto"/>
          <w:left w:val="dashed" w:sz="4" w:space="4" w:color="auto"/>
          <w:bottom w:val="dashed" w:sz="4" w:space="1" w:color="auto"/>
          <w:right w:val="dashed" w:sz="4" w:space="4" w:color="auto"/>
        </w:pBdr>
      </w:pPr>
      <w:r>
        <w:t>P</w:t>
      </w:r>
      <w:r w:rsidR="007E2D3E" w:rsidRPr="003F709C">
        <w:t xml:space="preserve">ython </w:t>
      </w:r>
    </w:p>
    <w:p w14:paraId="20910AE8" w14:textId="01544B18" w:rsidR="007E2D3E" w:rsidRPr="003F709C" w:rsidRDefault="0037739A" w:rsidP="00E978EC">
      <w:pPr>
        <w:pStyle w:val="ItemlistTextTD"/>
        <w:pBdr>
          <w:top w:val="dashed" w:sz="4" w:space="1" w:color="auto"/>
          <w:left w:val="dashed" w:sz="4" w:space="4" w:color="auto"/>
          <w:bottom w:val="dashed" w:sz="4" w:space="1" w:color="auto"/>
          <w:right w:val="dashed" w:sz="4" w:space="4" w:color="auto"/>
        </w:pBdr>
      </w:pPr>
      <w:proofErr w:type="gramStart"/>
      <w:r>
        <w:t>f</w:t>
      </w:r>
      <w:r w:rsidR="007E2D3E" w:rsidRPr="003F709C">
        <w:t>ile</w:t>
      </w:r>
      <w:proofErr w:type="gramEnd"/>
      <w:r w:rsidR="007E2D3E" w:rsidRPr="003F709C">
        <w:t xml:space="preserve"> operation</w:t>
      </w:r>
    </w:p>
    <w:p w14:paraId="775C3BB2" w14:textId="77777777" w:rsidR="007E2D3E" w:rsidRPr="003F709C" w:rsidRDefault="007E2D3E" w:rsidP="00E978EC">
      <w:pPr>
        <w:pStyle w:val="ItemList"/>
      </w:pPr>
      <w:r w:rsidRPr="003F709C">
        <w:t>Use the context manager to operate the file.</w:t>
      </w:r>
    </w:p>
    <w:p w14:paraId="286B1E91" w14:textId="77777777" w:rsidR="007E2D3E" w:rsidRPr="003F709C" w:rsidRDefault="007E2D3E" w:rsidP="00E978EC">
      <w:pPr>
        <w:pStyle w:val="ItemListText"/>
      </w:pPr>
      <w:r w:rsidRPr="003F709C">
        <w:t xml:space="preserve">The context manager defines the scope of using the resources. Resources are allocated at the start of the code and released at the end of the code. This </w:t>
      </w:r>
      <w:r w:rsidRPr="003F709C">
        <w:lastRenderedPageBreak/>
        <w:t>simplifies code and improves its readability. The context manager works with the “with” statement. The basic syntax is as follows:</w:t>
      </w:r>
    </w:p>
    <w:p w14:paraId="308060BE" w14:textId="77777777" w:rsidR="007E2D3E" w:rsidRPr="003F709C" w:rsidRDefault="007E2D3E" w:rsidP="00E978EC">
      <w:pPr>
        <w:pStyle w:val="ItemListText"/>
      </w:pPr>
      <w:r w:rsidRPr="003F709C">
        <w:t>“</w:t>
      </w:r>
      <w:proofErr w:type="gramStart"/>
      <w:r w:rsidRPr="003F709C">
        <w:t>with</w:t>
      </w:r>
      <w:proofErr w:type="gramEnd"/>
      <w:r w:rsidRPr="003F709C">
        <w:t>” context expression [“as” resource object]: # “as” indicates that the return value of the context is assigned to the resource object.</w:t>
      </w:r>
    </w:p>
    <w:p w14:paraId="480C181D" w14:textId="1FFB77BE" w:rsidR="007E2D3E" w:rsidRPr="003F709C" w:rsidRDefault="007E2D3E" w:rsidP="00E978EC">
      <w:pPr>
        <w:pStyle w:val="ItemListText"/>
      </w:pPr>
      <w:r w:rsidRPr="003F709C">
        <w:t>Object operation</w:t>
      </w:r>
      <w:r w:rsidR="00FE0788">
        <w:rPr>
          <w:rFonts w:hint="eastAsia"/>
        </w:rPr>
        <w:t>:</w:t>
      </w:r>
    </w:p>
    <w:p w14:paraId="1305E821" w14:textId="7EC97E49"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with</w:t>
      </w:r>
      <w:proofErr w:type="gramEnd"/>
      <w:r w:rsidRPr="003F709C">
        <w:t xml:space="preserve"> ope</w:t>
      </w:r>
      <w:r w:rsidR="00101D7A">
        <w:t xml:space="preserve">n("text1.txt", 'w') as f:  </w:t>
      </w:r>
      <w:r w:rsidR="00101D7A">
        <w:tab/>
      </w:r>
      <w:r w:rsidR="00101D7A">
        <w:tab/>
        <w:t xml:space="preserve"># </w:t>
      </w:r>
      <w:r w:rsidRPr="003F709C">
        <w:t>Use the “with” statement to write data to the file.</w:t>
      </w:r>
    </w:p>
    <w:p w14:paraId="64A6FA6D" w14:textId="77777777" w:rsidR="007E2D3E" w:rsidRPr="003F709C" w:rsidRDefault="007E2D3E" w:rsidP="00B42663">
      <w:pPr>
        <w:pStyle w:val="ItemlistTextTD"/>
        <w:pBdr>
          <w:top w:val="dashed" w:sz="4" w:space="1" w:color="auto"/>
          <w:left w:val="dashed" w:sz="4" w:space="4" w:color="auto"/>
          <w:bottom w:val="dashed" w:sz="4" w:space="1" w:color="auto"/>
          <w:right w:val="dashed" w:sz="4" w:space="4" w:color="auto"/>
        </w:pBdr>
        <w:ind w:firstLine="394"/>
      </w:pPr>
      <w:proofErr w:type="spellStart"/>
      <w:proofErr w:type="gramStart"/>
      <w:r w:rsidRPr="003F709C">
        <w:t>f.write</w:t>
      </w:r>
      <w:proofErr w:type="spellEnd"/>
      <w:r w:rsidRPr="003F709C">
        <w:t>(</w:t>
      </w:r>
      <w:proofErr w:type="gramEnd"/>
      <w:r w:rsidRPr="003F709C">
        <w:t>"python file operation")</w:t>
      </w:r>
    </w:p>
    <w:p w14:paraId="74E2098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with</w:t>
      </w:r>
      <w:proofErr w:type="gramEnd"/>
      <w:r w:rsidRPr="003F709C">
        <w:t xml:space="preserve"> open("text1.txt", 'r') as f: </w:t>
      </w:r>
      <w:r w:rsidRPr="003F709C">
        <w:tab/>
      </w:r>
      <w:r w:rsidRPr="003F709C">
        <w:tab/>
        <w:t># Use the “with” statement to read the file content.</w:t>
      </w:r>
    </w:p>
    <w:p w14:paraId="1E946965" w14:textId="77777777" w:rsidR="007E2D3E" w:rsidRPr="003F709C" w:rsidRDefault="007E2D3E" w:rsidP="00B42663">
      <w:pPr>
        <w:pStyle w:val="ItemlistTextTD"/>
        <w:pBdr>
          <w:top w:val="dashed" w:sz="4" w:space="1" w:color="auto"/>
          <w:left w:val="dashed" w:sz="4" w:space="4" w:color="auto"/>
          <w:bottom w:val="dashed" w:sz="4" w:space="1" w:color="auto"/>
          <w:right w:val="dashed" w:sz="4" w:space="4" w:color="auto"/>
        </w:pBdr>
        <w:ind w:firstLine="394"/>
      </w:pPr>
      <w:proofErr w:type="gramStart"/>
      <w:r w:rsidRPr="003F709C">
        <w:t>print(</w:t>
      </w:r>
      <w:proofErr w:type="spellStart"/>
      <w:proofErr w:type="gramEnd"/>
      <w:r w:rsidRPr="003F709C">
        <w:t>f.read</w:t>
      </w:r>
      <w:proofErr w:type="spellEnd"/>
      <w:r w:rsidRPr="003F709C">
        <w:t>())</w:t>
      </w:r>
    </w:p>
    <w:p w14:paraId="3E9C0A27" w14:textId="77777777" w:rsidR="007E2D3E" w:rsidRPr="003F709C" w:rsidRDefault="007E2D3E" w:rsidP="00E978EC">
      <w:pPr>
        <w:pStyle w:val="ItemListText"/>
        <w:keepNext/>
      </w:pPr>
      <w:r w:rsidRPr="003F709C">
        <w:t>Output:</w:t>
      </w:r>
    </w:p>
    <w:p w14:paraId="033E586F" w14:textId="204222BB" w:rsidR="007E2D3E" w:rsidRPr="003F709C" w:rsidRDefault="00C21965" w:rsidP="00E978EC">
      <w:pPr>
        <w:pStyle w:val="ItemlistTextTD"/>
        <w:pBdr>
          <w:top w:val="dashed" w:sz="4" w:space="1" w:color="auto"/>
          <w:left w:val="dashed" w:sz="4" w:space="4" w:color="auto"/>
          <w:bottom w:val="dashed" w:sz="4" w:space="1" w:color="auto"/>
          <w:right w:val="dashed" w:sz="4" w:space="4" w:color="auto"/>
        </w:pBdr>
      </w:pPr>
      <w:r>
        <w:t>P</w:t>
      </w:r>
      <w:r w:rsidR="007E2D3E" w:rsidRPr="003F709C">
        <w:t>ython file operation</w:t>
      </w:r>
    </w:p>
    <w:p w14:paraId="09D33AC6" w14:textId="77777777" w:rsidR="007E2D3E" w:rsidRPr="003F709C" w:rsidRDefault="007E2D3E" w:rsidP="00E978EC">
      <w:pPr>
        <w:pStyle w:val="ItemListText"/>
      </w:pPr>
      <w:r w:rsidRPr="003F709C">
        <w:t xml:space="preserve">There are more methods for file operations, such as reading a line of </w:t>
      </w:r>
      <w:proofErr w:type="spellStart"/>
      <w:r w:rsidRPr="003F709C">
        <w:t>readlines</w:t>
      </w:r>
      <w:proofErr w:type="spellEnd"/>
      <w:r w:rsidRPr="003F709C">
        <w:t xml:space="preserve">, positioning files with “tell”, and finding files with “seek”. For details, see </w:t>
      </w:r>
      <w:hyperlink r:id="rId48" w:history="1">
        <w:r w:rsidRPr="0060079A">
          <w:rPr>
            <w:rStyle w:val="ac"/>
          </w:rPr>
          <w:t>Python Tutorial</w:t>
        </w:r>
      </w:hyperlink>
      <w:r w:rsidRPr="0060079A">
        <w:t>.</w:t>
      </w:r>
    </w:p>
    <w:p w14:paraId="07826400" w14:textId="7E69D803" w:rsidR="007E2D3E" w:rsidRPr="00E25588" w:rsidRDefault="00956C8F" w:rsidP="00E978EC">
      <w:pPr>
        <w:pStyle w:val="3"/>
      </w:pPr>
      <w:bookmarkStart w:id="72" w:name="_Toc47087238"/>
      <w:r>
        <w:t>Exception Handling</w:t>
      </w:r>
      <w:bookmarkEnd w:id="72"/>
    </w:p>
    <w:p w14:paraId="30430299" w14:textId="77777777" w:rsidR="007E2D3E" w:rsidRPr="003F709C" w:rsidRDefault="007E2D3E" w:rsidP="00E978EC">
      <w:r w:rsidRPr="003F709C">
        <w:t>Errors that occur during program execution are called exceptions. Common exceptions include syntax errors (</w:t>
      </w:r>
      <w:proofErr w:type="spellStart"/>
      <w:r w:rsidRPr="003F709C">
        <w:t>SyntaxError</w:t>
      </w:r>
      <w:proofErr w:type="spellEnd"/>
      <w:r w:rsidRPr="003F709C">
        <w:t>), undeclared variables (</w:t>
      </w:r>
      <w:proofErr w:type="spellStart"/>
      <w:r w:rsidRPr="003F709C">
        <w:t>NameError</w:t>
      </w:r>
      <w:proofErr w:type="spellEnd"/>
      <w:r w:rsidRPr="003F709C">
        <w:t>), and access to unknown attributes (</w:t>
      </w:r>
      <w:proofErr w:type="spellStart"/>
      <w:r w:rsidRPr="003F709C">
        <w:t>AttributeError</w:t>
      </w:r>
      <w:proofErr w:type="spellEnd"/>
      <w:r w:rsidRPr="003F709C">
        <w:t>). Python has a powerful troubleshooting mechanism to accurately report error information, which helps developers locate faults.</w:t>
      </w:r>
    </w:p>
    <w:p w14:paraId="15C7716B" w14:textId="77777777" w:rsidR="007E2D3E" w:rsidRPr="003F709C" w:rsidRDefault="007E2D3E" w:rsidP="00E978EC">
      <w:r w:rsidRPr="003F709C">
        <w:t>Python uses the “try-except” statement to handle exceptions. The “try” statement is used to check exceptions, and the “except” statement to capture exceptions.</w:t>
      </w:r>
    </w:p>
    <w:p w14:paraId="1F56CD8C" w14:textId="77777777" w:rsidR="007E2D3E" w:rsidRPr="003F709C" w:rsidRDefault="007E2D3E" w:rsidP="00E978EC">
      <w:pPr>
        <w:pStyle w:val="ItemList"/>
      </w:pPr>
      <w:r w:rsidRPr="003F709C">
        <w:t>Create exceptions.</w:t>
      </w:r>
    </w:p>
    <w:p w14:paraId="601825C3" w14:textId="77777777" w:rsidR="007E2D3E" w:rsidRPr="003F709C" w:rsidRDefault="007E2D3E" w:rsidP="00E978EC">
      <w:pPr>
        <w:pStyle w:val="ItemListText"/>
      </w:pPr>
      <w:r w:rsidRPr="003F709C">
        <w:t>First, let's create an exception where the divisor in a division is 0.</w:t>
      </w:r>
    </w:p>
    <w:p w14:paraId="196D82A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num1 = </w:t>
      </w:r>
      <w:proofErr w:type="gramStart"/>
      <w:r w:rsidRPr="003F709C">
        <w:t>input(</w:t>
      </w:r>
      <w:proofErr w:type="gramEnd"/>
      <w:r w:rsidRPr="003F709C">
        <w:t xml:space="preserve">'Please enter the first digit:') </w:t>
      </w:r>
    </w:p>
    <w:p w14:paraId="19393DB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num2 = </w:t>
      </w:r>
      <w:proofErr w:type="gramStart"/>
      <w:r w:rsidRPr="003F709C">
        <w:t>input(</w:t>
      </w:r>
      <w:proofErr w:type="gramEnd"/>
      <w:r w:rsidRPr="003F709C">
        <w:t xml:space="preserve">'Please enter the second digit:') </w:t>
      </w:r>
    </w:p>
    <w:p w14:paraId="44009C0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'The first number divided by the second number is %f'%(</w:t>
      </w:r>
      <w:proofErr w:type="spellStart"/>
      <w:r w:rsidRPr="003F709C">
        <w:t>int</w:t>
      </w:r>
      <w:proofErr w:type="spellEnd"/>
      <w:r w:rsidRPr="003F709C">
        <w:t>(</w:t>
      </w:r>
      <w:proofErr w:type="spellStart"/>
      <w:r w:rsidRPr="003F709C">
        <w:t>num1</w:t>
      </w:r>
      <w:proofErr w:type="spellEnd"/>
      <w:r w:rsidRPr="003F709C">
        <w:t>)/</w:t>
      </w:r>
      <w:proofErr w:type="spellStart"/>
      <w:r w:rsidRPr="003F709C">
        <w:t>int</w:t>
      </w:r>
      <w:proofErr w:type="spellEnd"/>
      <w:r w:rsidRPr="003F709C">
        <w:t>(</w:t>
      </w:r>
      <w:proofErr w:type="spellStart"/>
      <w:r w:rsidRPr="003F709C">
        <w:t>num2</w:t>
      </w:r>
      <w:proofErr w:type="spellEnd"/>
      <w:r w:rsidRPr="003F709C">
        <w:t>)) #%f  indicates a floating point number.</w:t>
      </w:r>
    </w:p>
    <w:p w14:paraId="666E5B28" w14:textId="77777777" w:rsidR="007E2D3E" w:rsidRPr="003F709C" w:rsidRDefault="007E2D3E" w:rsidP="00E978EC">
      <w:pPr>
        <w:pStyle w:val="ItemListText"/>
      </w:pPr>
      <w:r w:rsidRPr="003F709C">
        <w:t>Output:</w:t>
      </w:r>
    </w:p>
    <w:p w14:paraId="32AC0A9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Please enter the first digit: 10 </w:t>
      </w:r>
    </w:p>
    <w:p w14:paraId="0D1EFC6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Please enter the second digit: 0 </w:t>
      </w:r>
    </w:p>
    <w:p w14:paraId="78C5C21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
    <w:p w14:paraId="55B337C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r w:rsidRPr="003F709C">
        <w:t>ZeroDivisionError</w:t>
      </w:r>
      <w:proofErr w:type="spellEnd"/>
      <w:r w:rsidRPr="003F709C">
        <w:t xml:space="preserve">                         </w:t>
      </w:r>
      <w:proofErr w:type="spellStart"/>
      <w:r w:rsidRPr="003F709C">
        <w:t>Traceback</w:t>
      </w:r>
      <w:proofErr w:type="spellEnd"/>
      <w:r w:rsidRPr="003F709C">
        <w:t xml:space="preserve"> (most recent call last) </w:t>
      </w:r>
    </w:p>
    <w:p w14:paraId="576ED3D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&lt;ipython-input-10-5cc9c0d19753&gt; in &lt;module&gt; </w:t>
      </w:r>
    </w:p>
    <w:p w14:paraId="51C181B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1 num1 = </w:t>
      </w:r>
      <w:proofErr w:type="gramStart"/>
      <w:r w:rsidRPr="003F709C">
        <w:t>input(</w:t>
      </w:r>
      <w:proofErr w:type="gramEnd"/>
      <w:r w:rsidRPr="003F709C">
        <w:t xml:space="preserve">'Please enter the first digit:') </w:t>
      </w:r>
    </w:p>
    <w:p w14:paraId="079A6CE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2 num2 = </w:t>
      </w:r>
      <w:proofErr w:type="gramStart"/>
      <w:r w:rsidRPr="003F709C">
        <w:t>input(</w:t>
      </w:r>
      <w:proofErr w:type="gramEnd"/>
      <w:r w:rsidRPr="003F709C">
        <w:t xml:space="preserve">'Please enter the second digit:') </w:t>
      </w:r>
    </w:p>
    <w:p w14:paraId="4A509376" w14:textId="096D9CF3"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----&gt; 3 print ('The first number divided by the second numb</w:t>
      </w:r>
      <w:r w:rsidR="002A07DC">
        <w:t>er is %f'%</w:t>
      </w:r>
      <w:proofErr w:type="gramStart"/>
      <w:r w:rsidR="002A07DC">
        <w:t>(</w:t>
      </w:r>
      <w:proofErr w:type="spellStart"/>
      <w:r w:rsidR="002A07DC">
        <w:t>int</w:t>
      </w:r>
      <w:proofErr w:type="spellEnd"/>
      <w:proofErr w:type="gramEnd"/>
      <w:r w:rsidR="002A07DC">
        <w:t>(</w:t>
      </w:r>
      <w:proofErr w:type="spellStart"/>
      <w:r w:rsidR="002A07DC">
        <w:t>num1</w:t>
      </w:r>
      <w:proofErr w:type="spellEnd"/>
      <w:r w:rsidR="002A07DC">
        <w:t>)/</w:t>
      </w:r>
      <w:proofErr w:type="spellStart"/>
      <w:r w:rsidR="002A07DC">
        <w:t>int</w:t>
      </w:r>
      <w:proofErr w:type="spellEnd"/>
      <w:r w:rsidR="002A07DC">
        <w:t>(</w:t>
      </w:r>
      <w:proofErr w:type="spellStart"/>
      <w:r w:rsidR="002A07DC">
        <w:t>num2</w:t>
      </w:r>
      <w:proofErr w:type="spellEnd"/>
      <w:r w:rsidR="002A07DC">
        <w:t>))</w:t>
      </w:r>
      <w:r w:rsidRPr="003F709C">
        <w:t xml:space="preserve">) </w:t>
      </w:r>
    </w:p>
    <w:p w14:paraId="103602E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4  </w:t>
      </w:r>
    </w:p>
    <w:p w14:paraId="0319A353"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r w:rsidRPr="003F709C">
        <w:t>ZeroDivisionError</w:t>
      </w:r>
      <w:proofErr w:type="spellEnd"/>
      <w:r w:rsidRPr="003F709C">
        <w:t>: division by zero</w:t>
      </w:r>
    </w:p>
    <w:p w14:paraId="099B4700" w14:textId="243B156F" w:rsidR="007E2D3E" w:rsidRPr="003F709C" w:rsidRDefault="007E2D3E" w:rsidP="00E978EC">
      <w:pPr>
        <w:pStyle w:val="ItemListText"/>
      </w:pPr>
      <w:r w:rsidRPr="003F709C">
        <w:t xml:space="preserve">The cause of exception is </w:t>
      </w:r>
      <w:proofErr w:type="spellStart"/>
      <w:r w:rsidRPr="00C21965">
        <w:rPr>
          <w:b/>
          <w:bCs/>
        </w:rPr>
        <w:t>ZeroDivisionError</w:t>
      </w:r>
      <w:proofErr w:type="spellEnd"/>
      <w:r w:rsidRPr="003F709C">
        <w:t>. You can capture this exception to keep the program running properly.</w:t>
      </w:r>
    </w:p>
    <w:p w14:paraId="24FF860C" w14:textId="77777777" w:rsidR="007E2D3E" w:rsidRPr="003F709C" w:rsidRDefault="007E2D3E" w:rsidP="00E978EC">
      <w:pPr>
        <w:pStyle w:val="ItemList"/>
      </w:pPr>
      <w:r w:rsidRPr="003F709C">
        <w:t>Use “try-except” to generate code.</w:t>
      </w:r>
    </w:p>
    <w:p w14:paraId="79C649EC" w14:textId="77777777" w:rsidR="007E2D3E" w:rsidRPr="003F709C" w:rsidRDefault="007E2D3E" w:rsidP="00E978EC">
      <w:pPr>
        <w:pStyle w:val="ItemListText"/>
      </w:pPr>
      <w:r w:rsidRPr="003F709C">
        <w:lastRenderedPageBreak/>
        <w:t xml:space="preserve">The “try-except” statement is used to capture the </w:t>
      </w:r>
      <w:proofErr w:type="spellStart"/>
      <w:r w:rsidRPr="003F709C">
        <w:t>ZeroDivisionError</w:t>
      </w:r>
      <w:proofErr w:type="spellEnd"/>
      <w:r w:rsidRPr="003F709C">
        <w:t xml:space="preserve"> exception and display “The second digit cannot be 0”.</w:t>
      </w:r>
    </w:p>
    <w:p w14:paraId="470ECFF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try</w:t>
      </w:r>
      <w:proofErr w:type="gramEnd"/>
      <w:r w:rsidRPr="003F709C">
        <w:t xml:space="preserve">: </w:t>
      </w:r>
    </w:p>
    <w:p w14:paraId="1E4C33A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num1 = </w:t>
      </w:r>
      <w:proofErr w:type="gramStart"/>
      <w:r w:rsidRPr="003F709C">
        <w:t>input(</w:t>
      </w:r>
      <w:proofErr w:type="gramEnd"/>
      <w:r w:rsidRPr="003F709C">
        <w:t xml:space="preserve">'Please enter the first digit:’) </w:t>
      </w:r>
    </w:p>
    <w:p w14:paraId="6C677FF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num2 = </w:t>
      </w:r>
      <w:proofErr w:type="gramStart"/>
      <w:r w:rsidRPr="003F709C">
        <w:t>input(</w:t>
      </w:r>
      <w:proofErr w:type="gramEnd"/>
      <w:r w:rsidRPr="003F709C">
        <w:t xml:space="preserve">'Please enter the second digit:') </w:t>
      </w:r>
    </w:p>
    <w:p w14:paraId="59A4F3D5" w14:textId="17594A3F"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'The first number divided by the second numb</w:t>
      </w:r>
      <w:r w:rsidR="002A07DC">
        <w:t>er is %f'%(</w:t>
      </w:r>
      <w:proofErr w:type="spellStart"/>
      <w:r w:rsidR="002A07DC">
        <w:t>int</w:t>
      </w:r>
      <w:proofErr w:type="spellEnd"/>
      <w:r w:rsidR="002A07DC">
        <w:t>(</w:t>
      </w:r>
      <w:proofErr w:type="spellStart"/>
      <w:r w:rsidR="002A07DC">
        <w:t>num1</w:t>
      </w:r>
      <w:proofErr w:type="spellEnd"/>
      <w:r w:rsidR="002A07DC">
        <w:t>)/</w:t>
      </w:r>
      <w:proofErr w:type="spellStart"/>
      <w:r w:rsidR="002A07DC">
        <w:t>int</w:t>
      </w:r>
      <w:proofErr w:type="spellEnd"/>
      <w:r w:rsidR="002A07DC">
        <w:t>(</w:t>
      </w:r>
      <w:proofErr w:type="spellStart"/>
      <w:r w:rsidR="002A07DC">
        <w:t>num2</w:t>
      </w:r>
      <w:proofErr w:type="spellEnd"/>
      <w:r w:rsidR="002A07DC">
        <w:t>))</w:t>
      </w:r>
      <w:r w:rsidRPr="003F709C">
        <w:t xml:space="preserve">) </w:t>
      </w:r>
    </w:p>
    <w:p w14:paraId="282B08C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except</w:t>
      </w:r>
      <w:proofErr w:type="gramEnd"/>
      <w:r w:rsidRPr="003F709C">
        <w:t xml:space="preserve"> </w:t>
      </w:r>
      <w:proofErr w:type="spellStart"/>
      <w:r w:rsidRPr="003F709C">
        <w:t>ZeroDivisionError</w:t>
      </w:r>
      <w:proofErr w:type="spellEnd"/>
      <w:r w:rsidRPr="003F709C">
        <w:t xml:space="preserve">: </w:t>
      </w:r>
    </w:p>
    <w:p w14:paraId="15FC57F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'The second digit cannot be 0.')</w:t>
      </w:r>
    </w:p>
    <w:p w14:paraId="0CC775E0" w14:textId="77777777" w:rsidR="007E2D3E" w:rsidRPr="003F709C" w:rsidRDefault="007E2D3E" w:rsidP="00E978EC">
      <w:pPr>
        <w:pStyle w:val="ItemListText"/>
      </w:pPr>
      <w:r w:rsidRPr="003F709C">
        <w:t>Output:</w:t>
      </w:r>
    </w:p>
    <w:p w14:paraId="5B01CF5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Please enter the first digit: 10. </w:t>
      </w:r>
    </w:p>
    <w:p w14:paraId="6F7D1D7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Please enter the second digit: 0. </w:t>
      </w:r>
    </w:p>
    <w:p w14:paraId="2DDF5F2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The second digit cannot be 0.</w:t>
      </w:r>
    </w:p>
    <w:p w14:paraId="6D52329B" w14:textId="77777777" w:rsidR="007E2D3E" w:rsidRPr="003F709C" w:rsidRDefault="007E2D3E" w:rsidP="00605BF3">
      <w:pPr>
        <w:pStyle w:val="ItemListText"/>
      </w:pPr>
      <w:r w:rsidRPr="003F709C">
        <w:t>The exception is successfully captured. If multiple exceptions need to be captured, you can use multiple “except” statements in parallel to capture different exceptions.</w:t>
      </w:r>
    </w:p>
    <w:p w14:paraId="056C638A" w14:textId="77777777" w:rsidR="007E2D3E" w:rsidRPr="003F709C" w:rsidRDefault="007E2D3E" w:rsidP="00E978EC">
      <w:pPr>
        <w:pStyle w:val="ItemList"/>
      </w:pPr>
      <w:r w:rsidRPr="003F709C">
        <w:t>Capture all exceptions.</w:t>
      </w:r>
    </w:p>
    <w:p w14:paraId="2A336918" w14:textId="77777777" w:rsidR="007E2D3E" w:rsidRPr="003F709C" w:rsidRDefault="007E2D3E" w:rsidP="00E978EC">
      <w:pPr>
        <w:pStyle w:val="ItemListText"/>
      </w:pPr>
      <w:r w:rsidRPr="003F709C">
        <w:t>It is very difficult to define each exception. The exception class is the parent class of all exceptions and can represent all exceptions.</w:t>
      </w:r>
    </w:p>
    <w:p w14:paraId="11538DE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try</w:t>
      </w:r>
      <w:proofErr w:type="gramEnd"/>
      <w:r w:rsidRPr="003F709C">
        <w:t xml:space="preserve">: </w:t>
      </w:r>
    </w:p>
    <w:p w14:paraId="4D774B4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num1 = </w:t>
      </w:r>
      <w:proofErr w:type="gramStart"/>
      <w:r w:rsidRPr="003F709C">
        <w:t>input(</w:t>
      </w:r>
      <w:proofErr w:type="gramEnd"/>
      <w:r w:rsidRPr="003F709C">
        <w:t xml:space="preserve">'Please enter the first digit:') </w:t>
      </w:r>
    </w:p>
    <w:p w14:paraId="7490C34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num2 = </w:t>
      </w:r>
      <w:proofErr w:type="gramStart"/>
      <w:r w:rsidRPr="003F709C">
        <w:t>input(</w:t>
      </w:r>
      <w:proofErr w:type="gramEnd"/>
      <w:r w:rsidRPr="003F709C">
        <w:t xml:space="preserve">'Please enter the second digit:') </w:t>
      </w:r>
    </w:p>
    <w:p w14:paraId="709F7F3C" w14:textId="204CFD3A"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'The first number divided by the second numb</w:t>
      </w:r>
      <w:r w:rsidR="002A07DC">
        <w:t>er is %f'%(</w:t>
      </w:r>
      <w:proofErr w:type="spellStart"/>
      <w:r w:rsidR="002A07DC">
        <w:t>int</w:t>
      </w:r>
      <w:proofErr w:type="spellEnd"/>
      <w:r w:rsidR="002A07DC">
        <w:t>(</w:t>
      </w:r>
      <w:proofErr w:type="spellStart"/>
      <w:r w:rsidR="002A07DC">
        <w:t>num1</w:t>
      </w:r>
      <w:proofErr w:type="spellEnd"/>
      <w:r w:rsidR="002A07DC">
        <w:t>)/</w:t>
      </w:r>
      <w:proofErr w:type="spellStart"/>
      <w:r w:rsidR="002A07DC">
        <w:t>int</w:t>
      </w:r>
      <w:proofErr w:type="spellEnd"/>
      <w:r w:rsidR="002A07DC">
        <w:t>(</w:t>
      </w:r>
      <w:proofErr w:type="spellStart"/>
      <w:r w:rsidR="002A07DC">
        <w:t>num2</w:t>
      </w:r>
      <w:proofErr w:type="spellEnd"/>
      <w:r w:rsidR="002A07DC">
        <w:t>))</w:t>
      </w:r>
      <w:r w:rsidRPr="003F709C">
        <w:t xml:space="preserve">) </w:t>
      </w:r>
    </w:p>
    <w:p w14:paraId="31E10CEB"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except</w:t>
      </w:r>
      <w:proofErr w:type="gramEnd"/>
      <w:r w:rsidRPr="003F709C">
        <w:t xml:space="preserve"> Exception as result : </w:t>
      </w:r>
    </w:p>
    <w:p w14:paraId="21B9716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'Captured exception: %s' % result)</w:t>
      </w:r>
    </w:p>
    <w:p w14:paraId="62407B0C" w14:textId="77777777" w:rsidR="007E2D3E" w:rsidRPr="003F709C" w:rsidRDefault="007E2D3E" w:rsidP="00E978EC">
      <w:pPr>
        <w:pStyle w:val="ItemListText"/>
      </w:pPr>
      <w:r w:rsidRPr="003F709C">
        <w:t>Output:</w:t>
      </w:r>
    </w:p>
    <w:p w14:paraId="5EBD542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Please enter the first digit: hello. </w:t>
      </w:r>
    </w:p>
    <w:p w14:paraId="20521903"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Please enter the second digit: 0. </w:t>
      </w:r>
    </w:p>
    <w:p w14:paraId="08964E74" w14:textId="7182C4D2" w:rsidR="007E2D3E" w:rsidRPr="003F709C" w:rsidRDefault="00413AF5" w:rsidP="00E978EC">
      <w:pPr>
        <w:pStyle w:val="ItemlistTextTD"/>
        <w:pBdr>
          <w:top w:val="dashed" w:sz="4" w:space="1" w:color="auto"/>
          <w:left w:val="dashed" w:sz="4" w:space="4" w:color="auto"/>
          <w:bottom w:val="dashed" w:sz="4" w:space="1" w:color="auto"/>
          <w:right w:val="dashed" w:sz="4" w:space="4" w:color="auto"/>
        </w:pBdr>
      </w:pPr>
      <w:r>
        <w:t>Captured</w:t>
      </w:r>
      <w:r w:rsidR="007E2D3E" w:rsidRPr="003F709C">
        <w:t xml:space="preserve"> exception: invalid literal for </w:t>
      </w:r>
      <w:proofErr w:type="spellStart"/>
      <w:proofErr w:type="gramStart"/>
      <w:r w:rsidR="007E2D3E" w:rsidRPr="003F709C">
        <w:t>int</w:t>
      </w:r>
      <w:proofErr w:type="spellEnd"/>
      <w:r w:rsidR="007E2D3E" w:rsidRPr="003F709C">
        <w:t>(</w:t>
      </w:r>
      <w:proofErr w:type="gramEnd"/>
      <w:r w:rsidR="007E2D3E" w:rsidRPr="003F709C">
        <w:t>) with base 10: 'hello'</w:t>
      </w:r>
    </w:p>
    <w:p w14:paraId="094C5AC3" w14:textId="77777777" w:rsidR="007E2D3E" w:rsidRPr="003F709C" w:rsidRDefault="007E2D3E" w:rsidP="00E978EC">
      <w:pPr>
        <w:pStyle w:val="ItemList"/>
      </w:pPr>
      <w:r w:rsidRPr="003F709C">
        <w:t>No exception is captured (else and finally).</w:t>
      </w:r>
    </w:p>
    <w:p w14:paraId="51429B2B" w14:textId="77777777" w:rsidR="007E2D3E" w:rsidRPr="003F709C" w:rsidRDefault="007E2D3E" w:rsidP="00E978EC">
      <w:pPr>
        <w:pStyle w:val="ItemListText"/>
      </w:pPr>
      <w:r w:rsidRPr="003F709C">
        <w:t>If no exception is captured in the program, the program executes the “else” statement. Sometimes this capture operation has to be terminated regardless of whether an exception has been caught or not. In this case, the “finally” statement can be used.</w:t>
      </w:r>
    </w:p>
    <w:p w14:paraId="0347A089" w14:textId="77777777" w:rsidR="007E2D3E" w:rsidRPr="003F709C" w:rsidRDefault="007E2D3E" w:rsidP="00E978EC">
      <w:pPr>
        <w:pStyle w:val="ItemListText"/>
      </w:pPr>
      <w:r w:rsidRPr="003F709C">
        <w:t>In Python, the complete exception handling format is as follows:</w:t>
      </w:r>
    </w:p>
    <w:p w14:paraId="6DE6481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try</w:t>
      </w:r>
      <w:proofErr w:type="gramEnd"/>
      <w:r w:rsidRPr="003F709C">
        <w:t xml:space="preserve">: </w:t>
      </w:r>
    </w:p>
    <w:p w14:paraId="366772AB"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 Statement </w:t>
      </w:r>
    </w:p>
    <w:p w14:paraId="39A6E76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except</w:t>
      </w:r>
      <w:proofErr w:type="gramEnd"/>
      <w:r w:rsidRPr="003F709C">
        <w:t xml:space="preserve">: </w:t>
      </w:r>
    </w:p>
    <w:p w14:paraId="5308601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 Code with exception </w:t>
      </w:r>
    </w:p>
    <w:p w14:paraId="035B2DF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except</w:t>
      </w:r>
      <w:proofErr w:type="gramEnd"/>
      <w:r w:rsidRPr="003F709C">
        <w:t xml:space="preserve">: </w:t>
      </w:r>
    </w:p>
    <w:p w14:paraId="5C0048BB"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 </w:t>
      </w:r>
      <w:proofErr w:type="gramStart"/>
      <w:r w:rsidRPr="003F709C">
        <w:t>Another</w:t>
      </w:r>
      <w:proofErr w:type="gramEnd"/>
      <w:r w:rsidRPr="003F709C">
        <w:t xml:space="preserve"> code with exception </w:t>
      </w:r>
    </w:p>
    <w:p w14:paraId="11F31783"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else</w:t>
      </w:r>
      <w:proofErr w:type="gramEnd"/>
      <w:r w:rsidRPr="003F709C">
        <w:t xml:space="preserve">: </w:t>
      </w:r>
    </w:p>
    <w:p w14:paraId="35D9AD7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 Code without exception </w:t>
      </w:r>
    </w:p>
    <w:p w14:paraId="7ADFB25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finally</w:t>
      </w:r>
      <w:proofErr w:type="gramEnd"/>
      <w:r w:rsidRPr="003F709C">
        <w:t xml:space="preserve">: </w:t>
      </w:r>
    </w:p>
    <w:p w14:paraId="72CADD0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 Code that must be executed at last, regardless of exception</w:t>
      </w:r>
    </w:p>
    <w:p w14:paraId="6B8EFCFC" w14:textId="77777777" w:rsidR="007E2D3E" w:rsidRPr="00E25588" w:rsidRDefault="007E2D3E" w:rsidP="00E978EC">
      <w:pPr>
        <w:pStyle w:val="3"/>
      </w:pPr>
      <w:bookmarkStart w:id="73" w:name="_Toc40713619"/>
      <w:bookmarkStart w:id="74" w:name="_Toc46134848"/>
      <w:bookmarkStart w:id="75" w:name="_Toc47087239"/>
      <w:r w:rsidRPr="00E25588">
        <w:lastRenderedPageBreak/>
        <w:t>Object-Oriented Programming (Class)</w:t>
      </w:r>
      <w:bookmarkEnd w:id="73"/>
      <w:bookmarkEnd w:id="74"/>
      <w:bookmarkEnd w:id="75"/>
    </w:p>
    <w:p w14:paraId="678C317A" w14:textId="77777777" w:rsidR="007E2D3E" w:rsidRPr="003F709C" w:rsidRDefault="007E2D3E" w:rsidP="00E978EC">
      <w:r w:rsidRPr="003F709C">
        <w:t>Class and object are important concepts in object-oriented programming. An object is specific and a class is general to regard a group of objects with the same characteristics and behavior.</w:t>
      </w:r>
    </w:p>
    <w:p w14:paraId="0852FEC0" w14:textId="603A98BA" w:rsidR="007E2D3E" w:rsidRPr="003F709C" w:rsidRDefault="007E2D3E" w:rsidP="00E978EC">
      <w:r w:rsidRPr="003F709C">
        <w:t xml:space="preserve">For example, in the first case, Dog is a class and Husky is an object of the class. Husky has all the features and behaviors of the </w:t>
      </w:r>
      <w:r w:rsidR="00101D7A">
        <w:t>D</w:t>
      </w:r>
      <w:r w:rsidRPr="003F709C">
        <w:t>og class.</w:t>
      </w:r>
    </w:p>
    <w:p w14:paraId="7303AEAA" w14:textId="77777777" w:rsidR="007E2D3E" w:rsidRPr="00E25588" w:rsidRDefault="007E2D3E" w:rsidP="00E978EC">
      <w:pPr>
        <w:pStyle w:val="40"/>
        <w:rPr>
          <w:rFonts w:hint="default"/>
        </w:rPr>
      </w:pPr>
      <w:bookmarkStart w:id="76" w:name="_Toc46134849"/>
      <w:bookmarkStart w:id="77" w:name="_Toc47087240"/>
      <w:r w:rsidRPr="00E25588">
        <w:t>Creating and Using Classes</w:t>
      </w:r>
      <w:bookmarkEnd w:id="76"/>
      <w:bookmarkEnd w:id="77"/>
    </w:p>
    <w:p w14:paraId="6F50A252" w14:textId="77777777" w:rsidR="007E2D3E" w:rsidRPr="003F709C" w:rsidRDefault="007E2D3E" w:rsidP="00E978EC">
      <w:r w:rsidRPr="003F709C">
        <w:t>Create the Dog class.</w:t>
      </w:r>
    </w:p>
    <w:p w14:paraId="037019A8" w14:textId="77777777" w:rsidR="007E2D3E" w:rsidRPr="003F709C" w:rsidRDefault="007E2D3E" w:rsidP="00E978EC">
      <w:r w:rsidRPr="003F709C">
        <w:t xml:space="preserve">Each instance created based on the Dog class stores the name and age. We will give each dog the sit () and </w:t>
      </w:r>
      <w:proofErr w:type="spellStart"/>
      <w:r w:rsidRPr="003F709C">
        <w:t>roll_over</w:t>
      </w:r>
      <w:proofErr w:type="spellEnd"/>
      <w:r w:rsidRPr="003F709C">
        <w:t xml:space="preserve"> () abilities.</w:t>
      </w:r>
    </w:p>
    <w:p w14:paraId="7E94EADD" w14:textId="0E8DCD1F"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class</w:t>
      </w:r>
      <w:proofErr w:type="gramEnd"/>
      <w:r w:rsidRPr="003F709C">
        <w:t xml:space="preserve"> Dog(): </w:t>
      </w:r>
      <w:r w:rsidR="00B9524D">
        <w:tab/>
      </w:r>
      <w:r w:rsidR="00B9524D">
        <w:tab/>
      </w:r>
      <w:r w:rsidR="00B9524D">
        <w:tab/>
      </w:r>
      <w:r w:rsidR="00B9524D">
        <w:tab/>
      </w:r>
      <w:r w:rsidR="00B9524D">
        <w:tab/>
      </w:r>
      <w:r w:rsidR="00B9524D">
        <w:tab/>
      </w:r>
      <w:r w:rsidRPr="003F709C">
        <w:t># Use the keyword class to declare a class.</w:t>
      </w:r>
    </w:p>
    <w:p w14:paraId="32032044"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t>"””Simulate dog behavior (method)"””</w:t>
      </w:r>
    </w:p>
    <w:p w14:paraId="3CF98D78" w14:textId="7333956E"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proofErr w:type="spellStart"/>
      <w:proofErr w:type="gramStart"/>
      <w:r w:rsidRPr="003F709C">
        <w:t>def</w:t>
      </w:r>
      <w:proofErr w:type="spellEnd"/>
      <w:proofErr w:type="gramEnd"/>
      <w:r w:rsidRPr="003F709C">
        <w:t xml:space="preserve"> sit(self):</w:t>
      </w:r>
      <w:r w:rsidR="00B9524D">
        <w:tab/>
      </w:r>
      <w:r w:rsidR="00B9524D">
        <w:tab/>
      </w:r>
      <w:r w:rsidR="00B9524D">
        <w:tab/>
      </w:r>
      <w:r w:rsidR="00B9524D">
        <w:tab/>
      </w:r>
      <w:r w:rsidR="00B9524D">
        <w:tab/>
      </w:r>
      <w:r w:rsidRPr="003F709C">
        <w:t># Use a function to define the method of a class. “</w:t>
      </w:r>
      <w:proofErr w:type="gramStart"/>
      <w:r w:rsidRPr="003F709C">
        <w:t>self</w:t>
      </w:r>
      <w:proofErr w:type="gramEnd"/>
      <w:r w:rsidRPr="003F709C">
        <w:t>” indicates itself and is always the first parameter.</w:t>
      </w:r>
    </w:p>
    <w:p w14:paraId="4CB51A59"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r w:rsidRPr="003F709C">
        <w:tab/>
        <w:t>"""Simulate a dog sitting when ordered"""</w:t>
      </w:r>
    </w:p>
    <w:p w14:paraId="5AC0956F" w14:textId="75802F80"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r w:rsidRPr="003F709C">
        <w:tab/>
      </w:r>
      <w:proofErr w:type="gramStart"/>
      <w:r w:rsidRPr="003F709C">
        <w:t>print(</w:t>
      </w:r>
      <w:proofErr w:type="gramEnd"/>
      <w:r w:rsidRPr="003F709C">
        <w:t>"Dog is now sitting") # In the method, “self” is used to access the name attribute.</w:t>
      </w:r>
    </w:p>
    <w:p w14:paraId="293199A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proofErr w:type="spellStart"/>
      <w:proofErr w:type="gramStart"/>
      <w:r w:rsidRPr="003F709C">
        <w:t>def</w:t>
      </w:r>
      <w:proofErr w:type="spellEnd"/>
      <w:proofErr w:type="gramEnd"/>
      <w:r w:rsidRPr="003F709C">
        <w:t xml:space="preserve"> </w:t>
      </w:r>
      <w:proofErr w:type="spellStart"/>
      <w:r w:rsidRPr="003F709C">
        <w:t>roll_over</w:t>
      </w:r>
      <w:proofErr w:type="spellEnd"/>
      <w:r w:rsidRPr="003F709C">
        <w:t>(self):</w:t>
      </w:r>
    </w:p>
    <w:p w14:paraId="6EE00C0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r w:rsidRPr="003F709C">
        <w:tab/>
        <w:t>"""Simulate a dog rolling over when ordered."""</w:t>
      </w:r>
    </w:p>
    <w:p w14:paraId="243983F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r w:rsidRPr="003F709C">
        <w:tab/>
      </w:r>
      <w:proofErr w:type="gramStart"/>
      <w:r w:rsidRPr="003F709C">
        <w:t>print(</w:t>
      </w:r>
      <w:proofErr w:type="gramEnd"/>
      <w:r w:rsidRPr="003F709C">
        <w:t>"Dog rolled over!")</w:t>
      </w:r>
    </w:p>
    <w:p w14:paraId="4D89640A" w14:textId="49D3D13A"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dog</w:t>
      </w:r>
      <w:proofErr w:type="gramEnd"/>
      <w:r w:rsidRPr="003F709C">
        <w:t xml:space="preserve"> = Dog() </w:t>
      </w:r>
      <w:r w:rsidR="00B9524D">
        <w:tab/>
      </w:r>
      <w:r w:rsidR="00B9524D">
        <w:tab/>
      </w:r>
      <w:r w:rsidR="00B9524D">
        <w:tab/>
      </w:r>
      <w:r w:rsidR="00B9524D">
        <w:tab/>
      </w:r>
      <w:r w:rsidRPr="003F709C">
        <w:t># Create an object and use Dog to save its reference.</w:t>
      </w:r>
    </w:p>
    <w:p w14:paraId="2ACFB963" w14:textId="07AB186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dog.name = "Husky" </w:t>
      </w:r>
      <w:r w:rsidR="00B9524D">
        <w:tab/>
      </w:r>
      <w:r w:rsidR="00B9524D">
        <w:tab/>
      </w:r>
      <w:r w:rsidR="00B9524D">
        <w:tab/>
      </w:r>
      <w:r w:rsidRPr="003F709C">
        <w:t># Add an attribute that indicates the name, which is Husky.</w:t>
      </w:r>
    </w:p>
    <w:p w14:paraId="7E07D810" w14:textId="21280E94"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proofErr w:type="gramStart"/>
      <w:r w:rsidRPr="003F709C">
        <w:t>dog.sit</w:t>
      </w:r>
      <w:proofErr w:type="spellEnd"/>
      <w:r w:rsidRPr="003F709C">
        <w:t>(</w:t>
      </w:r>
      <w:proofErr w:type="gramEnd"/>
      <w:r w:rsidRPr="003F709C">
        <w:t>)</w:t>
      </w:r>
      <w:r w:rsidR="00B9524D">
        <w:tab/>
      </w:r>
      <w:r w:rsidR="00B9524D">
        <w:tab/>
      </w:r>
      <w:r w:rsidR="00B9524D">
        <w:tab/>
      </w:r>
      <w:r w:rsidR="00B9524D">
        <w:tab/>
      </w:r>
      <w:r w:rsidR="00B9524D">
        <w:tab/>
      </w:r>
      <w:r w:rsidRPr="003F709C">
        <w:t># Call the method.</w:t>
      </w:r>
    </w:p>
    <w:p w14:paraId="0DF8DA7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dog.roll_</w:t>
      </w:r>
      <w:proofErr w:type="gramStart"/>
      <w:r w:rsidRPr="003F709C">
        <w:t>over</w:t>
      </w:r>
      <w:proofErr w:type="spellEnd"/>
      <w:r w:rsidRPr="003F709C">
        <w:t>()</w:t>
      </w:r>
      <w:proofErr w:type="gramEnd"/>
    </w:p>
    <w:p w14:paraId="1EE2F73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 (dog.name)</w:t>
      </w:r>
    </w:p>
    <w:p w14:paraId="04326128" w14:textId="77777777" w:rsidR="007E2D3E" w:rsidRPr="003F709C" w:rsidRDefault="007E2D3E" w:rsidP="00E978EC">
      <w:r w:rsidRPr="003F709C">
        <w:t>Output:</w:t>
      </w:r>
    </w:p>
    <w:p w14:paraId="1BC5F827"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Dog is now sitting </w:t>
      </w:r>
    </w:p>
    <w:p w14:paraId="14CDA1A0"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Dog rolled over! </w:t>
      </w:r>
    </w:p>
    <w:p w14:paraId="2FBE261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Husky</w:t>
      </w:r>
    </w:p>
    <w:p w14:paraId="2CC8AF61" w14:textId="77777777" w:rsidR="007E2D3E" w:rsidRPr="00E25588" w:rsidRDefault="007E2D3E" w:rsidP="00E978EC">
      <w:pPr>
        <w:pStyle w:val="40"/>
        <w:rPr>
          <w:rFonts w:hint="default"/>
        </w:rPr>
      </w:pPr>
      <w:bookmarkStart w:id="78" w:name="_Toc46134850"/>
      <w:bookmarkStart w:id="79" w:name="_Toc47087241"/>
      <w:r w:rsidRPr="00E25588">
        <w:t>Attributes of Class</w:t>
      </w:r>
      <w:bookmarkEnd w:id="78"/>
      <w:bookmarkEnd w:id="79"/>
    </w:p>
    <w:p w14:paraId="29FCE05A" w14:textId="478EF9FD" w:rsidR="007E2D3E" w:rsidRPr="003F709C" w:rsidRDefault="007E2D3E" w:rsidP="00E978EC">
      <w:r w:rsidRPr="003F709C">
        <w:t xml:space="preserve">In the previous case, if you want to create an object of the Dog class, you need to use “object </w:t>
      </w:r>
      <w:proofErr w:type="spellStart"/>
      <w:r w:rsidRPr="003F709C">
        <w:t>name.attribute</w:t>
      </w:r>
      <w:proofErr w:type="spellEnd"/>
      <w:r w:rsidRPr="003F709C">
        <w:t xml:space="preserve"> name” again, which is troublesome. To solve this problem, Python provides a constructor </w:t>
      </w:r>
      <w:r w:rsidR="00ED1016">
        <w:t xml:space="preserve">method </w:t>
      </w:r>
      <w:r w:rsidRPr="00413AF5">
        <w:rPr>
          <w:b/>
          <w:bCs/>
        </w:rPr>
        <w:t>__</w:t>
      </w:r>
      <w:proofErr w:type="spellStart"/>
      <w:r w:rsidRPr="00413AF5">
        <w:rPr>
          <w:b/>
          <w:bCs/>
        </w:rPr>
        <w:t>init</w:t>
      </w:r>
      <w:proofErr w:type="spellEnd"/>
      <w:r w:rsidRPr="00413AF5">
        <w:rPr>
          <w:b/>
          <w:bCs/>
        </w:rPr>
        <w:t xml:space="preserve">__ </w:t>
      </w:r>
      <w:r w:rsidRPr="003F709C">
        <w:t>(with two underscores before and after) to initialize the class.</w:t>
      </w:r>
    </w:p>
    <w:p w14:paraId="65379471" w14:textId="77777777" w:rsidR="007E2D3E" w:rsidRPr="003F709C" w:rsidRDefault="007E2D3E" w:rsidP="00E978EC">
      <w:r w:rsidRPr="003F709C">
        <w:t>In this example, the name and age attributes are initialized to the Dog class.</w:t>
      </w:r>
    </w:p>
    <w:p w14:paraId="20469249"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class</w:t>
      </w:r>
      <w:proofErr w:type="gramEnd"/>
      <w:r w:rsidRPr="003F709C">
        <w:t xml:space="preserve"> Dog(): # Use the keyword class to declare a class.</w:t>
      </w:r>
    </w:p>
    <w:p w14:paraId="4E66CF30"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r w:rsidRPr="003F709C">
        <w:tab/>
        <w:t>"Simulate the attributes and behaviors of dog (method)"</w:t>
      </w:r>
    </w:p>
    <w:p w14:paraId="59274804" w14:textId="4BB8F1C8"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proofErr w:type="spellStart"/>
      <w:proofErr w:type="gramStart"/>
      <w:r w:rsidRPr="003F709C">
        <w:t>def</w:t>
      </w:r>
      <w:proofErr w:type="spellEnd"/>
      <w:proofErr w:type="gramEnd"/>
      <w:r w:rsidRPr="003F709C">
        <w:t xml:space="preserve"> __</w:t>
      </w:r>
      <w:proofErr w:type="spellStart"/>
      <w:r w:rsidRPr="003F709C">
        <w:t>init</w:t>
      </w:r>
      <w:proofErr w:type="spellEnd"/>
      <w:r w:rsidRPr="003F709C">
        <w:t>__ (</w:t>
      </w:r>
      <w:proofErr w:type="spellStart"/>
      <w:r w:rsidRPr="003F709C">
        <w:t>self,name,age</w:t>
      </w:r>
      <w:proofErr w:type="spellEnd"/>
      <w:r w:rsidRPr="003F709C">
        <w:t>): # Initialize class attributes. The first parameter is always self, indicating the object itself.</w:t>
      </w:r>
    </w:p>
    <w:p w14:paraId="5302AAA7" w14:textId="498D0376"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r w:rsidRPr="003F709C">
        <w:tab/>
        <w:t>"""Initialize the name and age attributes."""</w:t>
      </w:r>
    </w:p>
    <w:p w14:paraId="2859A368"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r w:rsidRPr="003F709C">
        <w:tab/>
        <w:t>self.name = name</w:t>
      </w:r>
    </w:p>
    <w:p w14:paraId="11DEA55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r w:rsidRPr="003F709C">
        <w:tab/>
      </w:r>
      <w:proofErr w:type="spellStart"/>
      <w:r w:rsidRPr="003F709C">
        <w:t>self.age</w:t>
      </w:r>
      <w:proofErr w:type="spellEnd"/>
      <w:r w:rsidRPr="003F709C">
        <w:t xml:space="preserve"> = age</w:t>
      </w:r>
    </w:p>
    <w:p w14:paraId="257A15A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proofErr w:type="spellStart"/>
      <w:proofErr w:type="gramStart"/>
      <w:r w:rsidRPr="003F709C">
        <w:t>def</w:t>
      </w:r>
      <w:proofErr w:type="spellEnd"/>
      <w:proofErr w:type="gramEnd"/>
      <w:r w:rsidRPr="003F709C">
        <w:t xml:space="preserve"> sit(self): # Use the function to define a method for class to carry the </w:t>
      </w:r>
      <w:proofErr w:type="spellStart"/>
      <w:r w:rsidRPr="003F709C">
        <w:t>self parameter</w:t>
      </w:r>
      <w:proofErr w:type="spellEnd"/>
      <w:r w:rsidRPr="003F709C">
        <w:t>.</w:t>
      </w:r>
    </w:p>
    <w:p w14:paraId="579CBA9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lastRenderedPageBreak/>
        <w:tab/>
      </w:r>
      <w:r w:rsidRPr="003F709C">
        <w:tab/>
        <w:t>"""Simulate a dog sitting when ordered."""</w:t>
      </w:r>
    </w:p>
    <w:p w14:paraId="32AE6142" w14:textId="112050E4"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r w:rsidRPr="003F709C">
        <w:tab/>
        <w:t xml:space="preserve">self.name+" is now sitting") # </w:t>
      </w:r>
      <w:proofErr w:type="gramStart"/>
      <w:r w:rsidRPr="003F709C">
        <w:t>The</w:t>
      </w:r>
      <w:proofErr w:type="gramEnd"/>
      <w:r w:rsidRPr="003F709C">
        <w:t xml:space="preserve"> method uses “self” to access the name attribute.</w:t>
      </w:r>
    </w:p>
    <w:p w14:paraId="66D6023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proofErr w:type="spellStart"/>
      <w:proofErr w:type="gramStart"/>
      <w:r w:rsidRPr="003F709C">
        <w:t>def</w:t>
      </w:r>
      <w:proofErr w:type="spellEnd"/>
      <w:proofErr w:type="gramEnd"/>
      <w:r w:rsidRPr="003F709C">
        <w:t xml:space="preserve"> </w:t>
      </w:r>
      <w:proofErr w:type="spellStart"/>
      <w:r w:rsidRPr="003F709C">
        <w:t>roll_over</w:t>
      </w:r>
      <w:proofErr w:type="spellEnd"/>
      <w:r w:rsidRPr="003F709C">
        <w:t>(self):</w:t>
      </w:r>
    </w:p>
    <w:p w14:paraId="3B2088CC"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r w:rsidRPr="003F709C">
        <w:tab/>
        <w:t>"""Simulate a dog rolling over when ordered."""</w:t>
      </w:r>
    </w:p>
    <w:p w14:paraId="6A2CBB2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ab/>
      </w:r>
      <w:r w:rsidRPr="003F709C">
        <w:tab/>
      </w:r>
      <w:proofErr w:type="gramStart"/>
      <w:r w:rsidRPr="003F709C">
        <w:t>print(</w:t>
      </w:r>
      <w:proofErr w:type="gramEnd"/>
      <w:r w:rsidRPr="003F709C">
        <w:t>self.name+" rolled over!")</w:t>
      </w:r>
    </w:p>
    <w:p w14:paraId="51146DC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dog</w:t>
      </w:r>
      <w:proofErr w:type="gramEnd"/>
      <w:r w:rsidRPr="003F709C">
        <w:t xml:space="preserve"> = Dog("Husky",2) # Create an object and use Dog to save its reference.</w:t>
      </w:r>
    </w:p>
    <w:p w14:paraId="17C373DC"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 (</w:t>
      </w:r>
      <w:proofErr w:type="spellStart"/>
      <w:r w:rsidRPr="003F709C">
        <w:t>dog.age</w:t>
      </w:r>
      <w:proofErr w:type="spellEnd"/>
      <w:r w:rsidRPr="003F709C">
        <w:t>) # Access attributes.</w:t>
      </w:r>
    </w:p>
    <w:p w14:paraId="4040843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proofErr w:type="gramStart"/>
      <w:r w:rsidRPr="003F709C">
        <w:t>dog.sit</w:t>
      </w:r>
      <w:proofErr w:type="spellEnd"/>
      <w:r w:rsidRPr="003F709C">
        <w:t>(</w:t>
      </w:r>
      <w:proofErr w:type="gramEnd"/>
      <w:r w:rsidRPr="003F709C">
        <w:t>) # Call the method.</w:t>
      </w:r>
    </w:p>
    <w:p w14:paraId="061DA5F3"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dog.roll_</w:t>
      </w:r>
      <w:proofErr w:type="gramStart"/>
      <w:r w:rsidRPr="003F709C">
        <w:t>over</w:t>
      </w:r>
      <w:proofErr w:type="spellEnd"/>
      <w:r w:rsidRPr="003F709C">
        <w:t>()</w:t>
      </w:r>
      <w:proofErr w:type="gramEnd"/>
    </w:p>
    <w:p w14:paraId="3A741EF0" w14:textId="77777777" w:rsidR="007E2D3E" w:rsidRPr="003F709C" w:rsidRDefault="007E2D3E" w:rsidP="00E978EC">
      <w:r w:rsidRPr="003F709C">
        <w:t>Output:</w:t>
      </w:r>
    </w:p>
    <w:p w14:paraId="13D3B7D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2 </w:t>
      </w:r>
    </w:p>
    <w:p w14:paraId="3C40F7C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Husky is now sitting </w:t>
      </w:r>
    </w:p>
    <w:p w14:paraId="236EF92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Husky rolled over!</w:t>
      </w:r>
    </w:p>
    <w:p w14:paraId="7359B8F7" w14:textId="77777777" w:rsidR="007E2D3E" w:rsidRPr="00E25588" w:rsidRDefault="007E2D3E" w:rsidP="00E978EC">
      <w:pPr>
        <w:pStyle w:val="40"/>
        <w:rPr>
          <w:rFonts w:hint="default"/>
        </w:rPr>
      </w:pPr>
      <w:bookmarkStart w:id="80" w:name="_Toc46134851"/>
      <w:bookmarkStart w:id="81" w:name="_Toc47087242"/>
      <w:r w:rsidRPr="00E25588">
        <w:t>Encapsulating Classes</w:t>
      </w:r>
      <w:bookmarkEnd w:id="80"/>
      <w:bookmarkEnd w:id="81"/>
    </w:p>
    <w:p w14:paraId="5419CD79" w14:textId="77777777" w:rsidR="007E2D3E" w:rsidRPr="003F709C" w:rsidRDefault="007E2D3E" w:rsidP="00E978EC">
      <w:r w:rsidRPr="003F709C">
        <w:t>The process of hiding the details of properties, methods, and method implementations is called encapsulation. Attributes are defined as private to prevent unauthorized value assignment.</w:t>
      </w:r>
    </w:p>
    <w:p w14:paraId="7CEC6A9A" w14:textId="77777777" w:rsidR="007E2D3E" w:rsidRPr="003F709C" w:rsidRDefault="007E2D3E" w:rsidP="00E978EC">
      <w:r w:rsidRPr="003F709C">
        <w:t>Private attributes are implemented by __ (two underscores).</w:t>
      </w:r>
    </w:p>
    <w:p w14:paraId="14C2995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class</w:t>
      </w:r>
      <w:proofErr w:type="gramEnd"/>
      <w:r w:rsidRPr="003F709C">
        <w:t xml:space="preserve"> Dog():               </w:t>
      </w:r>
    </w:p>
    <w:p w14:paraId="08829C1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def</w:t>
      </w:r>
      <w:proofErr w:type="spellEnd"/>
      <w:proofErr w:type="gramEnd"/>
      <w:r w:rsidRPr="003F709C">
        <w:t xml:space="preserve"> __</w:t>
      </w:r>
      <w:proofErr w:type="spellStart"/>
      <w:r w:rsidRPr="003F709C">
        <w:t>init</w:t>
      </w:r>
      <w:proofErr w:type="spellEnd"/>
      <w:r w:rsidRPr="003F709C">
        <w:t>__ (</w:t>
      </w:r>
      <w:proofErr w:type="spellStart"/>
      <w:r w:rsidRPr="003F709C">
        <w:t>self,name,age</w:t>
      </w:r>
      <w:proofErr w:type="spellEnd"/>
      <w:r w:rsidRPr="003F709C">
        <w:t xml:space="preserve">):        </w:t>
      </w:r>
    </w:p>
    <w:p w14:paraId="15AA07C1" w14:textId="0B61510B" w:rsidR="007E2D3E" w:rsidRPr="003F709C" w:rsidRDefault="00122C54" w:rsidP="00E978EC">
      <w:pPr>
        <w:pStyle w:val="TerminalDisplay"/>
        <w:pBdr>
          <w:top w:val="dashed" w:sz="4" w:space="1" w:color="auto"/>
          <w:left w:val="dashed" w:sz="4" w:space="4" w:color="auto"/>
          <w:bottom w:val="dashed" w:sz="4" w:space="1" w:color="auto"/>
          <w:right w:val="dashed" w:sz="4" w:space="4" w:color="auto"/>
        </w:pBdr>
      </w:pPr>
      <w:r>
        <w:t xml:space="preserve">        </w:t>
      </w:r>
      <w:proofErr w:type="spellStart"/>
      <w:r w:rsidR="007E2D3E" w:rsidRPr="003F709C">
        <w:t>self.name</w:t>
      </w:r>
      <w:proofErr w:type="spellEnd"/>
      <w:r w:rsidR="007E2D3E" w:rsidRPr="003F709C">
        <w:t xml:space="preserve"> = name </w:t>
      </w:r>
    </w:p>
    <w:p w14:paraId="36F826D8" w14:textId="524220AE"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r w:rsidRPr="003F709C">
        <w:t>self.__age</w:t>
      </w:r>
      <w:proofErr w:type="spellEnd"/>
      <w:r w:rsidRPr="003F709C">
        <w:t xml:space="preserve"> = age </w:t>
      </w:r>
      <w:r w:rsidR="00122C54">
        <w:t xml:space="preserve">   </w:t>
      </w:r>
      <w:r w:rsidRPr="003F709C">
        <w:t xml:space="preserve"># Set age to a private attribute __age. </w:t>
      </w:r>
    </w:p>
    <w:p w14:paraId="68F6FAF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def</w:t>
      </w:r>
      <w:proofErr w:type="spellEnd"/>
      <w:proofErr w:type="gramEnd"/>
      <w:r w:rsidRPr="003F709C">
        <w:t xml:space="preserve"> </w:t>
      </w:r>
      <w:proofErr w:type="spellStart"/>
      <w:r w:rsidRPr="003F709C">
        <w:t>get_age</w:t>
      </w:r>
      <w:proofErr w:type="spellEnd"/>
      <w:r w:rsidRPr="003F709C">
        <w:t xml:space="preserve">(self): </w:t>
      </w:r>
    </w:p>
    <w:p w14:paraId="6607C9E6"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return</w:t>
      </w:r>
      <w:proofErr w:type="gramEnd"/>
      <w:r w:rsidRPr="003F709C">
        <w:t xml:space="preserve"> </w:t>
      </w:r>
      <w:proofErr w:type="spellStart"/>
      <w:r w:rsidRPr="003F709C">
        <w:t>self.__age</w:t>
      </w:r>
      <w:proofErr w:type="spellEnd"/>
      <w:r w:rsidRPr="003F709C">
        <w:t xml:space="preserve"> </w:t>
      </w:r>
    </w:p>
    <w:p w14:paraId="53D95E69"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dog</w:t>
      </w:r>
      <w:proofErr w:type="gramEnd"/>
      <w:r w:rsidRPr="003F709C">
        <w:t xml:space="preserve"> = Dog ("Husky",2) </w:t>
      </w:r>
    </w:p>
    <w:p w14:paraId="5507C486"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 (dog.name) </w:t>
      </w:r>
    </w:p>
    <w:p w14:paraId="260B357A" w14:textId="5F724412"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dog.get_</w:t>
      </w:r>
      <w:proofErr w:type="gramStart"/>
      <w:r w:rsidRPr="003F709C">
        <w:t>age</w:t>
      </w:r>
      <w:proofErr w:type="spellEnd"/>
      <w:r w:rsidRPr="003F709C">
        <w:t>(</w:t>
      </w:r>
      <w:proofErr w:type="gramEnd"/>
      <w:r w:rsidRPr="003F709C">
        <w:t xml:space="preserve">) </w:t>
      </w:r>
      <w:r w:rsidR="00122C54">
        <w:t xml:space="preserve">            </w:t>
      </w:r>
      <w:r w:rsidRPr="003F709C">
        <w:t xml:space="preserve"># Call the </w:t>
      </w:r>
      <w:proofErr w:type="spellStart"/>
      <w:r w:rsidRPr="003F709C">
        <w:t>get_age</w:t>
      </w:r>
      <w:proofErr w:type="spellEnd"/>
      <w:r w:rsidRPr="003F709C">
        <w:t xml:space="preserve">() method and return parameters. </w:t>
      </w:r>
    </w:p>
    <w:p w14:paraId="170F5946" w14:textId="26998D9A"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 (</w:t>
      </w:r>
      <w:proofErr w:type="spellStart"/>
      <w:r w:rsidRPr="003F709C">
        <w:t>dog.__age</w:t>
      </w:r>
      <w:proofErr w:type="spellEnd"/>
      <w:r w:rsidRPr="003F709C">
        <w:t>)</w:t>
      </w:r>
      <w:r w:rsidR="00122C54">
        <w:t xml:space="preserve">         </w:t>
      </w:r>
      <w:r w:rsidRPr="003F709C">
        <w:t xml:space="preserve"> # The program reports an error, indicating that the __age attribute does not exist and cannot be directly called by external systems.</w:t>
      </w:r>
    </w:p>
    <w:p w14:paraId="42E07EA3" w14:textId="77777777" w:rsidR="007E2D3E" w:rsidRPr="003F709C" w:rsidRDefault="007E2D3E" w:rsidP="00E978EC">
      <w:r w:rsidRPr="003F709C">
        <w:t>Output:</w:t>
      </w:r>
    </w:p>
    <w:p w14:paraId="39671380"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Husky </w:t>
      </w:r>
    </w:p>
    <w:p w14:paraId="4263D8A3"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2 </w:t>
      </w:r>
    </w:p>
    <w:p w14:paraId="0B7AB577"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AttributeError</w:t>
      </w:r>
      <w:proofErr w:type="spellEnd"/>
      <w:r w:rsidRPr="003F709C">
        <w:t xml:space="preserve">                            </w:t>
      </w:r>
      <w:proofErr w:type="spellStart"/>
      <w:r w:rsidRPr="003F709C">
        <w:t>Traceback</w:t>
      </w:r>
      <w:proofErr w:type="spellEnd"/>
      <w:r w:rsidRPr="003F709C">
        <w:t xml:space="preserve"> (most recent call last) </w:t>
      </w:r>
    </w:p>
    <w:p w14:paraId="7D905E4F" w14:textId="77777777" w:rsidR="007E2D3E" w:rsidRPr="00404191" w:rsidRDefault="007E2D3E" w:rsidP="00E978EC">
      <w:pPr>
        <w:pStyle w:val="TerminalDisplay"/>
        <w:pBdr>
          <w:top w:val="dashed" w:sz="4" w:space="1" w:color="auto"/>
          <w:left w:val="dashed" w:sz="4" w:space="4" w:color="auto"/>
          <w:bottom w:val="dashed" w:sz="4" w:space="1" w:color="auto"/>
          <w:right w:val="dashed" w:sz="4" w:space="4" w:color="auto"/>
        </w:pBdr>
        <w:rPr>
          <w:lang w:val="it-IT"/>
        </w:rPr>
      </w:pPr>
      <w:r w:rsidRPr="00404191">
        <w:rPr>
          <w:lang w:val="it-IT"/>
        </w:rPr>
        <w:t xml:space="preserve">&lt;ipython-input-23-374e764e1475&gt; in &lt;module&gt; </w:t>
      </w:r>
    </w:p>
    <w:p w14:paraId="267EF2DD"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404191">
        <w:rPr>
          <w:lang w:val="it-IT"/>
        </w:rPr>
        <w:t xml:space="preserve">      </w:t>
      </w:r>
      <w:r w:rsidRPr="003F709C">
        <w:t xml:space="preserve">5 dog = </w:t>
      </w:r>
      <w:proofErr w:type="gramStart"/>
      <w:r w:rsidRPr="003F709C">
        <w:t>Dog(</w:t>
      </w:r>
      <w:proofErr w:type="gramEnd"/>
      <w:r w:rsidRPr="003F709C">
        <w:t xml:space="preserve">'Husky', '2') </w:t>
      </w:r>
    </w:p>
    <w:p w14:paraId="6F37CCF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6 print (dog.name) </w:t>
      </w:r>
    </w:p>
    <w:p w14:paraId="4AC01BC4"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----&gt; 7 print (</w:t>
      </w:r>
      <w:proofErr w:type="spellStart"/>
      <w:r w:rsidRPr="003F709C">
        <w:t>dog.__age</w:t>
      </w:r>
      <w:proofErr w:type="spellEnd"/>
      <w:r w:rsidRPr="003F709C">
        <w:t xml:space="preserve">) </w:t>
      </w:r>
    </w:p>
    <w:p w14:paraId="46F612D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8  </w:t>
      </w:r>
    </w:p>
    <w:p w14:paraId="693D4D0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AttributeError</w:t>
      </w:r>
      <w:proofErr w:type="spellEnd"/>
      <w:r w:rsidRPr="003F709C">
        <w:t>: 'Dog' object has no attribute '__age'</w:t>
      </w:r>
    </w:p>
    <w:p w14:paraId="6FC18CC3" w14:textId="77777777" w:rsidR="007E2D3E" w:rsidRPr="00E25588" w:rsidRDefault="007E2D3E" w:rsidP="00E978EC">
      <w:pPr>
        <w:pStyle w:val="40"/>
        <w:rPr>
          <w:rFonts w:hint="default"/>
        </w:rPr>
      </w:pPr>
      <w:bookmarkStart w:id="82" w:name="_Toc46134852"/>
      <w:bookmarkStart w:id="83" w:name="_Toc47087243"/>
      <w:r w:rsidRPr="00E25588">
        <w:t>Inheriting Classes</w:t>
      </w:r>
      <w:bookmarkEnd w:id="82"/>
      <w:bookmarkEnd w:id="83"/>
    </w:p>
    <w:p w14:paraId="6F421903" w14:textId="77777777" w:rsidR="007E2D3E" w:rsidRPr="003F709C" w:rsidRDefault="007E2D3E" w:rsidP="00E978EC">
      <w:r w:rsidRPr="003F709C">
        <w:t>One of the main benefits of object-oriented programming is code reuse, which is achieved through inheritance. Inheritance can be understood as the type and subtype relationships between classes.</w:t>
      </w:r>
    </w:p>
    <w:p w14:paraId="55C671D0" w14:textId="77777777" w:rsidR="007E2D3E" w:rsidRPr="003F709C" w:rsidRDefault="007E2D3E" w:rsidP="00E978EC">
      <w:r w:rsidRPr="003F709C">
        <w:lastRenderedPageBreak/>
        <w:t>In this example, the subclass Husky of class Dog is constructed to inherit the attributes and methods of the parent class. The method of subclass (parent class) is used. If a subclass needs to inherit multiple classes, the method is subclass (parent class 1, parent class 2). In this example, a subclass inherits one class.</w:t>
      </w:r>
    </w:p>
    <w:p w14:paraId="39091DC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class</w:t>
      </w:r>
      <w:proofErr w:type="gramEnd"/>
      <w:r w:rsidRPr="003F709C">
        <w:t xml:space="preserve"> Dog():              </w:t>
      </w:r>
    </w:p>
    <w:p w14:paraId="2DC8B76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def</w:t>
      </w:r>
      <w:proofErr w:type="spellEnd"/>
      <w:proofErr w:type="gramEnd"/>
      <w:r w:rsidRPr="003F709C">
        <w:t xml:space="preserve"> __</w:t>
      </w:r>
      <w:proofErr w:type="spellStart"/>
      <w:r w:rsidRPr="003F709C">
        <w:t>init</w:t>
      </w:r>
      <w:proofErr w:type="spellEnd"/>
      <w:r w:rsidRPr="003F709C">
        <w:t>__ (</w:t>
      </w:r>
      <w:proofErr w:type="spellStart"/>
      <w:r w:rsidRPr="003F709C">
        <w:t>self,name,age</w:t>
      </w:r>
      <w:proofErr w:type="spellEnd"/>
      <w:r w:rsidRPr="003F709C">
        <w:t xml:space="preserve">):       </w:t>
      </w:r>
    </w:p>
    <w:p w14:paraId="0831EA2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self.name = name</w:t>
      </w:r>
    </w:p>
    <w:p w14:paraId="7DEFAE6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r w:rsidRPr="003F709C">
        <w:t>self.__age</w:t>
      </w:r>
      <w:proofErr w:type="spellEnd"/>
      <w:r w:rsidRPr="003F709C">
        <w:t xml:space="preserve"> = age # Set age as a private attribute __age.</w:t>
      </w:r>
    </w:p>
    <w:p w14:paraId="6F03A5D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def</w:t>
      </w:r>
      <w:proofErr w:type="spellEnd"/>
      <w:proofErr w:type="gramEnd"/>
      <w:r w:rsidRPr="003F709C">
        <w:t xml:space="preserve"> </w:t>
      </w:r>
      <w:proofErr w:type="spellStart"/>
      <w:r w:rsidRPr="003F709C">
        <w:t>get_age</w:t>
      </w:r>
      <w:proofErr w:type="spellEnd"/>
      <w:r w:rsidRPr="003F709C">
        <w:t>(self):</w:t>
      </w:r>
    </w:p>
    <w:p w14:paraId="79FF5C36"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return</w:t>
      </w:r>
      <w:proofErr w:type="gramEnd"/>
      <w:r w:rsidRPr="003F709C">
        <w:t xml:space="preserve"> </w:t>
      </w:r>
      <w:proofErr w:type="spellStart"/>
      <w:r w:rsidRPr="003F709C">
        <w:t>self.__age</w:t>
      </w:r>
      <w:proofErr w:type="spellEnd"/>
    </w:p>
    <w:p w14:paraId="54817BBA" w14:textId="7884076B"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class</w:t>
      </w:r>
      <w:proofErr w:type="gramEnd"/>
      <w:r w:rsidRPr="003F709C">
        <w:t xml:space="preserve"> Husky(Dog): # </w:t>
      </w:r>
      <w:r w:rsidR="004456B9">
        <w:t>Declare a subclass Husky</w:t>
      </w:r>
      <w:r w:rsidRPr="003F709C">
        <w:t xml:space="preserve"> and a parent class Dog.</w:t>
      </w:r>
    </w:p>
    <w:p w14:paraId="06746F0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pass</w:t>
      </w:r>
      <w:proofErr w:type="gramEnd"/>
    </w:p>
    <w:p w14:paraId="3BD34A70" w14:textId="7780A3D3" w:rsidR="007E2D3E" w:rsidRPr="003F709C" w:rsidRDefault="00E47B7A" w:rsidP="00E978EC">
      <w:pPr>
        <w:pStyle w:val="TerminalDisplay"/>
        <w:pBdr>
          <w:top w:val="dashed" w:sz="4" w:space="1" w:color="auto"/>
          <w:left w:val="dashed" w:sz="4" w:space="4" w:color="auto"/>
          <w:bottom w:val="dashed" w:sz="4" w:space="1" w:color="auto"/>
          <w:right w:val="dashed" w:sz="4" w:space="4" w:color="auto"/>
        </w:pBdr>
      </w:pPr>
      <w:proofErr w:type="spellStart"/>
      <w:proofErr w:type="gramStart"/>
      <w:r w:rsidRPr="00E47B7A">
        <w:t>mydog</w:t>
      </w:r>
      <w:proofErr w:type="spellEnd"/>
      <w:proofErr w:type="gramEnd"/>
      <w:r w:rsidRPr="00E47B7A">
        <w:t xml:space="preserve"> = Husky('</w:t>
      </w:r>
      <w:proofErr w:type="spellStart"/>
      <w:r w:rsidRPr="00E47B7A">
        <w:t>Larry','3</w:t>
      </w:r>
      <w:proofErr w:type="spellEnd"/>
      <w:r w:rsidRPr="00E47B7A">
        <w:t>')</w:t>
      </w:r>
      <w:r>
        <w:t xml:space="preserve"> </w:t>
      </w:r>
      <w:r w:rsidR="007E2D3E" w:rsidRPr="003F709C">
        <w:t># The subclass inherits the construction method of the parent class.</w:t>
      </w:r>
    </w:p>
    <w:p w14:paraId="33DB72B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 (mydog.name) # The subclass inherits the name attribute of the parent class, but cannot inherit private attributes.</w:t>
      </w:r>
    </w:p>
    <w:p w14:paraId="04CBDF80"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mydog.get_</w:t>
      </w:r>
      <w:proofErr w:type="gramStart"/>
      <w:r w:rsidRPr="003F709C">
        <w:t>age</w:t>
      </w:r>
      <w:proofErr w:type="spellEnd"/>
      <w:r w:rsidRPr="003F709C">
        <w:t>(</w:t>
      </w:r>
      <w:proofErr w:type="gramEnd"/>
      <w:r w:rsidRPr="003F709C">
        <w:t xml:space="preserve">) # The subclass inherits the </w:t>
      </w:r>
      <w:proofErr w:type="spellStart"/>
      <w:r w:rsidRPr="003F709C">
        <w:t>get_age</w:t>
      </w:r>
      <w:proofErr w:type="spellEnd"/>
      <w:r w:rsidRPr="003F709C">
        <w:t>() method of the parent class.</w:t>
      </w:r>
    </w:p>
    <w:p w14:paraId="1C49D3E5" w14:textId="77777777" w:rsidR="007E2D3E" w:rsidRPr="003F709C" w:rsidRDefault="007E2D3E" w:rsidP="00E978EC">
      <w:r w:rsidRPr="003F709C">
        <w:t>Output:</w:t>
      </w:r>
    </w:p>
    <w:p w14:paraId="5752B9F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Larry </w:t>
      </w:r>
    </w:p>
    <w:p w14:paraId="1BB59818"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3 </w:t>
      </w:r>
    </w:p>
    <w:p w14:paraId="20989641" w14:textId="77777777" w:rsidR="007E2D3E" w:rsidRPr="003F709C" w:rsidRDefault="007E2D3E" w:rsidP="00E978EC">
      <w:pPr>
        <w:pStyle w:val="40"/>
        <w:rPr>
          <w:rFonts w:hint="default"/>
        </w:rPr>
      </w:pPr>
      <w:bookmarkStart w:id="84" w:name="_Toc47087244"/>
      <w:r w:rsidRPr="003F709C">
        <w:t xml:space="preserve">Class </w:t>
      </w:r>
      <w:r>
        <w:rPr>
          <w:rFonts w:hint="default"/>
        </w:rPr>
        <w:t>P</w:t>
      </w:r>
      <w:r w:rsidRPr="003F709C">
        <w:t>olymorphism</w:t>
      </w:r>
      <w:bookmarkEnd w:id="84"/>
    </w:p>
    <w:p w14:paraId="18C904AC" w14:textId="77777777" w:rsidR="007E2D3E" w:rsidRPr="003F709C" w:rsidRDefault="007E2D3E" w:rsidP="00E978EC">
      <w:r w:rsidRPr="003F709C">
        <w:t>In Python, polymorphism refers to the use of objects without considering object types. Python does not care about whether an object is a parent class or subclass, but only cares about the behavior (method) of the object.</w:t>
      </w:r>
    </w:p>
    <w:p w14:paraId="72C4F1C7" w14:textId="77777777" w:rsidR="007E2D3E" w:rsidRPr="003F709C" w:rsidRDefault="007E2D3E" w:rsidP="00E978EC">
      <w:r w:rsidRPr="003F709C">
        <w:t>In this example, the parent class is Dog and has the shout method. The subclasses of Dog, Husky and Tibetan Mastiff, rewrite the shout method of the parent class. A function sound can be defined. When calling the shout method, the program does not care whether the object is a parent class or subclass, but cares only whether they all have the shout method.</w:t>
      </w:r>
    </w:p>
    <w:p w14:paraId="087C617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The</w:t>
      </w:r>
      <w:proofErr w:type="gramEnd"/>
      <w:r w:rsidRPr="003F709C">
        <w:t xml:space="preserve"> parent class is Dog and the sound is Dog shouts. </w:t>
      </w:r>
    </w:p>
    <w:p w14:paraId="26B31986"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class</w:t>
      </w:r>
      <w:proofErr w:type="gramEnd"/>
      <w:r w:rsidRPr="003F709C">
        <w:t xml:space="preserve"> Dog():               </w:t>
      </w:r>
    </w:p>
    <w:p w14:paraId="3FE6EB9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def</w:t>
      </w:r>
      <w:proofErr w:type="spellEnd"/>
      <w:proofErr w:type="gramEnd"/>
      <w:r w:rsidRPr="003F709C">
        <w:t xml:space="preserve"> __</w:t>
      </w:r>
      <w:proofErr w:type="spellStart"/>
      <w:r w:rsidRPr="003F709C">
        <w:t>init</w:t>
      </w:r>
      <w:proofErr w:type="spellEnd"/>
      <w:r w:rsidRPr="003F709C">
        <w:t>__ (</w:t>
      </w:r>
      <w:proofErr w:type="spellStart"/>
      <w:r w:rsidRPr="003F709C">
        <w:t>self,name,age</w:t>
      </w:r>
      <w:proofErr w:type="spellEnd"/>
      <w:r w:rsidRPr="003F709C">
        <w:t xml:space="preserve">):        </w:t>
      </w:r>
    </w:p>
    <w:p w14:paraId="18E9E03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self.name = name </w:t>
      </w:r>
    </w:p>
    <w:p w14:paraId="5F4C8E2D"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r w:rsidRPr="003F709C">
        <w:t>self.__age</w:t>
      </w:r>
      <w:proofErr w:type="spellEnd"/>
      <w:r w:rsidRPr="003F709C">
        <w:t xml:space="preserve"> = age          </w:t>
      </w:r>
    </w:p>
    <w:p w14:paraId="16F7448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def</w:t>
      </w:r>
      <w:proofErr w:type="spellEnd"/>
      <w:proofErr w:type="gramEnd"/>
      <w:r w:rsidRPr="003F709C">
        <w:t xml:space="preserve"> </w:t>
      </w:r>
      <w:proofErr w:type="spellStart"/>
      <w:r w:rsidRPr="003F709C">
        <w:t>get_age</w:t>
      </w:r>
      <w:proofErr w:type="spellEnd"/>
      <w:r w:rsidRPr="003F709C">
        <w:t xml:space="preserve">(self): </w:t>
      </w:r>
    </w:p>
    <w:p w14:paraId="270C529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return</w:t>
      </w:r>
      <w:proofErr w:type="gramEnd"/>
      <w:r w:rsidRPr="003F709C">
        <w:t xml:space="preserve"> </w:t>
      </w:r>
      <w:proofErr w:type="spellStart"/>
      <w:r w:rsidRPr="003F709C">
        <w:t>self.__age</w:t>
      </w:r>
      <w:proofErr w:type="spellEnd"/>
      <w:r w:rsidRPr="003F709C">
        <w:t xml:space="preserve"> </w:t>
      </w:r>
    </w:p>
    <w:p w14:paraId="1EC883F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def</w:t>
      </w:r>
      <w:proofErr w:type="spellEnd"/>
      <w:proofErr w:type="gramEnd"/>
      <w:r w:rsidRPr="003F709C">
        <w:t xml:space="preserve"> shout(self): </w:t>
      </w:r>
    </w:p>
    <w:p w14:paraId="0D7BFEF7"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('Dog shouts') </w:t>
      </w:r>
    </w:p>
    <w:p w14:paraId="68F107D8"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01C6D99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The</w:t>
      </w:r>
      <w:proofErr w:type="gramEnd"/>
      <w:r w:rsidRPr="003F709C">
        <w:t xml:space="preserve"> subclass is Husky, shouting as woo. </w:t>
      </w:r>
    </w:p>
    <w:p w14:paraId="449538F6"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class</w:t>
      </w:r>
      <w:proofErr w:type="gramEnd"/>
      <w:r w:rsidRPr="003F709C">
        <w:t xml:space="preserve"> Husky(Dog): </w:t>
      </w:r>
    </w:p>
    <w:p w14:paraId="2BB7126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def</w:t>
      </w:r>
      <w:proofErr w:type="spellEnd"/>
      <w:proofErr w:type="gramEnd"/>
      <w:r w:rsidRPr="003F709C">
        <w:t xml:space="preserve"> shout(self): </w:t>
      </w:r>
    </w:p>
    <w:p w14:paraId="294AE75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'woo') </w:t>
      </w:r>
    </w:p>
    <w:p w14:paraId="399AE01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059364C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The</w:t>
      </w:r>
      <w:proofErr w:type="gramEnd"/>
      <w:r w:rsidRPr="003F709C">
        <w:t xml:space="preserve"> subclass is Tibetan Mastiff, shouting as barking. </w:t>
      </w:r>
    </w:p>
    <w:p w14:paraId="028E6716"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class</w:t>
      </w:r>
      <w:proofErr w:type="gramEnd"/>
      <w:r w:rsidRPr="003F709C">
        <w:t xml:space="preserve"> </w:t>
      </w:r>
      <w:proofErr w:type="spellStart"/>
      <w:r w:rsidRPr="003F709C">
        <w:t>Tibetan_Mastiff</w:t>
      </w:r>
      <w:proofErr w:type="spellEnd"/>
      <w:r w:rsidRPr="003F709C">
        <w:t xml:space="preserve">(Dog): </w:t>
      </w:r>
    </w:p>
    <w:p w14:paraId="2C15785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def</w:t>
      </w:r>
      <w:proofErr w:type="spellEnd"/>
      <w:proofErr w:type="gramEnd"/>
      <w:r w:rsidRPr="003F709C">
        <w:t xml:space="preserve"> shout(self): </w:t>
      </w:r>
    </w:p>
    <w:p w14:paraId="4EB61758"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'barking') </w:t>
      </w:r>
    </w:p>
    <w:p w14:paraId="3AAA59D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lastRenderedPageBreak/>
        <w:t xml:space="preserve"> </w:t>
      </w:r>
    </w:p>
    <w:p w14:paraId="34467DC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  Define</w:t>
      </w:r>
      <w:proofErr w:type="gramEnd"/>
      <w:r w:rsidRPr="003F709C">
        <w:t xml:space="preserve"> a function sound to call the shout method. </w:t>
      </w:r>
    </w:p>
    <w:p w14:paraId="0F53225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sound(dog): </w:t>
      </w:r>
    </w:p>
    <w:p w14:paraId="035A2E0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dog.shout</w:t>
      </w:r>
      <w:proofErr w:type="spellEnd"/>
      <w:r w:rsidRPr="003F709C">
        <w:t>()</w:t>
      </w:r>
      <w:proofErr w:type="gramEnd"/>
      <w:r w:rsidRPr="003F709C">
        <w:t xml:space="preserve"> </w:t>
      </w:r>
    </w:p>
    <w:p w14:paraId="35A510D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1883244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dog1 is the object of Husky. </w:t>
      </w:r>
    </w:p>
    <w:p w14:paraId="7A1479E8"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dog1 = </w:t>
      </w:r>
      <w:proofErr w:type="gramStart"/>
      <w:r w:rsidRPr="003F709C">
        <w:t>Husky(</w:t>
      </w:r>
      <w:proofErr w:type="gramEnd"/>
      <w:r w:rsidRPr="003F709C">
        <w:t xml:space="preserve">'Larry',3) </w:t>
      </w:r>
    </w:p>
    <w:p w14:paraId="7E95B49C"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sound(</w:t>
      </w:r>
      <w:proofErr w:type="gramEnd"/>
      <w:r w:rsidRPr="003F709C">
        <w:t xml:space="preserve">dog1) </w:t>
      </w:r>
    </w:p>
    <w:p w14:paraId="503EC446"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12FC9829"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dog2 is the object of Dog. </w:t>
      </w:r>
    </w:p>
    <w:p w14:paraId="7F66117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dog2=</w:t>
      </w:r>
      <w:proofErr w:type="gramStart"/>
      <w:r w:rsidRPr="003F709C">
        <w:t>Dog(</w:t>
      </w:r>
      <w:proofErr w:type="gramEnd"/>
      <w:r w:rsidRPr="003F709C">
        <w:t xml:space="preserve">'Richard',2) </w:t>
      </w:r>
    </w:p>
    <w:p w14:paraId="09B9FC3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sound(</w:t>
      </w:r>
      <w:proofErr w:type="gramEnd"/>
      <w:r w:rsidRPr="003F709C">
        <w:t xml:space="preserve">dog2) </w:t>
      </w:r>
    </w:p>
    <w:p w14:paraId="3F0EBEE6"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33BE585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dog3 is the object of Tibetan Mastiff. </w:t>
      </w:r>
    </w:p>
    <w:p w14:paraId="2850EDA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r w:rsidRPr="003F709C">
        <w:t>dog3</w:t>
      </w:r>
      <w:proofErr w:type="spellEnd"/>
      <w:r w:rsidRPr="003F709C">
        <w:t xml:space="preserve">= </w:t>
      </w:r>
      <w:proofErr w:type="spellStart"/>
      <w:r w:rsidRPr="003F709C">
        <w:t>Tibetan_</w:t>
      </w:r>
      <w:proofErr w:type="gramStart"/>
      <w:r w:rsidRPr="003F709C">
        <w:t>Mastiff</w:t>
      </w:r>
      <w:proofErr w:type="spellEnd"/>
      <w:r w:rsidRPr="003F709C">
        <w:t>(</w:t>
      </w:r>
      <w:proofErr w:type="gramEnd"/>
      <w:r w:rsidRPr="003F709C">
        <w:t>'</w:t>
      </w:r>
      <w:proofErr w:type="spellStart"/>
      <w:r w:rsidRPr="003F709C">
        <w:t>Sylvia',4</w:t>
      </w:r>
      <w:proofErr w:type="spellEnd"/>
      <w:r w:rsidRPr="003F709C">
        <w:t xml:space="preserve">) </w:t>
      </w:r>
    </w:p>
    <w:p w14:paraId="43BB1CC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sound(</w:t>
      </w:r>
      <w:proofErr w:type="gramEnd"/>
      <w:r w:rsidRPr="003F709C">
        <w:t xml:space="preserve">dog3) </w:t>
      </w:r>
    </w:p>
    <w:p w14:paraId="7C4AEB35" w14:textId="77777777" w:rsidR="007E2D3E" w:rsidRPr="003F709C" w:rsidRDefault="007E2D3E" w:rsidP="00E978EC">
      <w:r w:rsidRPr="003F709C">
        <w:t>Output:</w:t>
      </w:r>
    </w:p>
    <w:p w14:paraId="612E3AF3"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Woo </w:t>
      </w:r>
    </w:p>
    <w:p w14:paraId="45986F4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Dog shouts </w:t>
      </w:r>
    </w:p>
    <w:p w14:paraId="03F2631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Barking</w:t>
      </w:r>
    </w:p>
    <w:p w14:paraId="04D14BB2" w14:textId="77777777" w:rsidR="007E2D3E" w:rsidRDefault="007E2D3E" w:rsidP="00E978EC">
      <w:bookmarkStart w:id="85" w:name="_Toc40713620"/>
    </w:p>
    <w:p w14:paraId="6C519E50" w14:textId="77777777" w:rsidR="007E2D3E" w:rsidRDefault="007E2D3E" w:rsidP="00E978EC">
      <w:pPr>
        <w:sectPr w:rsidR="007E2D3E" w:rsidSect="00737E11">
          <w:pgSz w:w="11906" w:h="16838" w:code="9"/>
          <w:pgMar w:top="1701" w:right="1134" w:bottom="1701" w:left="1134" w:header="567" w:footer="567" w:gutter="0"/>
          <w:cols w:space="425"/>
          <w:docGrid w:linePitch="312"/>
        </w:sectPr>
      </w:pPr>
    </w:p>
    <w:p w14:paraId="12335B2D" w14:textId="77777777" w:rsidR="007E2D3E" w:rsidRPr="008B5F0A" w:rsidRDefault="007E2D3E" w:rsidP="00E978EC">
      <w:pPr>
        <w:pStyle w:val="1"/>
      </w:pPr>
      <w:bookmarkStart w:id="86" w:name="_Toc46134853"/>
      <w:bookmarkStart w:id="87" w:name="_Toc47087245"/>
      <w:r w:rsidRPr="008B5F0A">
        <w:lastRenderedPageBreak/>
        <w:t>Python - Advanced</w:t>
      </w:r>
      <w:bookmarkEnd w:id="85"/>
      <w:bookmarkEnd w:id="86"/>
      <w:bookmarkEnd w:id="87"/>
    </w:p>
    <w:p w14:paraId="573D876A" w14:textId="77777777" w:rsidR="007E2D3E" w:rsidRPr="008B5F0A" w:rsidRDefault="007E2D3E" w:rsidP="00E978EC">
      <w:pPr>
        <w:pStyle w:val="2"/>
      </w:pPr>
      <w:bookmarkStart w:id="88" w:name="_Toc40713621"/>
      <w:bookmarkStart w:id="89" w:name="_Toc46134854"/>
      <w:bookmarkStart w:id="90" w:name="_Toc47087246"/>
      <w:r w:rsidRPr="008B5F0A">
        <w:t>Introduction</w:t>
      </w:r>
      <w:bookmarkEnd w:id="88"/>
      <w:bookmarkEnd w:id="89"/>
      <w:bookmarkEnd w:id="90"/>
    </w:p>
    <w:p w14:paraId="6E80E4F1" w14:textId="77777777" w:rsidR="007E2D3E" w:rsidRPr="003F709C" w:rsidRDefault="007E2D3E" w:rsidP="00E978EC">
      <w:r w:rsidRPr="003F709C">
        <w:t>This experiment uses independent code practices of each module to help readers master the advanced Python3 syntax.</w:t>
      </w:r>
    </w:p>
    <w:p w14:paraId="61DBDFEB" w14:textId="77777777" w:rsidR="007E2D3E" w:rsidRPr="003F709C" w:rsidRDefault="007E2D3E" w:rsidP="00E978EC">
      <w:pPr>
        <w:pStyle w:val="ItemList"/>
      </w:pPr>
      <w:r w:rsidRPr="003F709C">
        <w:t xml:space="preserve">Regular </w:t>
      </w:r>
      <w:r>
        <w:t>e</w:t>
      </w:r>
      <w:r w:rsidRPr="003F709C">
        <w:t>xpressions</w:t>
      </w:r>
    </w:p>
    <w:p w14:paraId="4B2A29A4" w14:textId="77777777" w:rsidR="007E2D3E" w:rsidRPr="003F709C" w:rsidRDefault="007E2D3E" w:rsidP="00E978EC">
      <w:pPr>
        <w:pStyle w:val="ItemList"/>
      </w:pPr>
      <w:r w:rsidRPr="003F709C">
        <w:t>Decorators</w:t>
      </w:r>
    </w:p>
    <w:p w14:paraId="2B8C484E" w14:textId="77777777" w:rsidR="007E2D3E" w:rsidRPr="003F709C" w:rsidRDefault="007E2D3E" w:rsidP="00E978EC">
      <w:pPr>
        <w:pStyle w:val="ItemList"/>
      </w:pPr>
      <w:r w:rsidRPr="003F709C">
        <w:t>Iterators</w:t>
      </w:r>
    </w:p>
    <w:p w14:paraId="3FBE9601" w14:textId="77777777" w:rsidR="007E2D3E" w:rsidRPr="003F709C" w:rsidRDefault="007E2D3E" w:rsidP="00E978EC">
      <w:pPr>
        <w:pStyle w:val="ItemList"/>
      </w:pPr>
      <w:r w:rsidRPr="003F709C">
        <w:t>Generators</w:t>
      </w:r>
    </w:p>
    <w:p w14:paraId="0D8D6AA6" w14:textId="77777777" w:rsidR="007E2D3E" w:rsidRPr="003F709C" w:rsidRDefault="007E2D3E" w:rsidP="00E978EC">
      <w:pPr>
        <w:pStyle w:val="ItemList"/>
      </w:pPr>
      <w:r w:rsidRPr="003F709C">
        <w:t xml:space="preserve">Multiple </w:t>
      </w:r>
      <w:r>
        <w:t>t</w:t>
      </w:r>
      <w:r w:rsidRPr="003F709C">
        <w:t>asks</w:t>
      </w:r>
    </w:p>
    <w:p w14:paraId="05412452" w14:textId="77777777" w:rsidR="007E2D3E" w:rsidRPr="008B5F0A" w:rsidRDefault="007E2D3E" w:rsidP="00E978EC">
      <w:pPr>
        <w:pStyle w:val="2"/>
      </w:pPr>
      <w:bookmarkStart w:id="91" w:name="_Toc40713622"/>
      <w:bookmarkStart w:id="92" w:name="_Toc46134855"/>
      <w:bookmarkStart w:id="93" w:name="_Toc47087247"/>
      <w:r w:rsidRPr="008B5F0A">
        <w:t>Code Practices</w:t>
      </w:r>
      <w:bookmarkEnd w:id="91"/>
      <w:bookmarkEnd w:id="92"/>
      <w:bookmarkEnd w:id="93"/>
    </w:p>
    <w:p w14:paraId="2F1B123D" w14:textId="77777777" w:rsidR="007E2D3E" w:rsidRPr="00E25588" w:rsidRDefault="007E2D3E" w:rsidP="00E978EC">
      <w:pPr>
        <w:pStyle w:val="3"/>
      </w:pPr>
      <w:bookmarkStart w:id="94" w:name="_Toc40713623"/>
      <w:bookmarkStart w:id="95" w:name="_Toc46134856"/>
      <w:bookmarkStart w:id="96" w:name="_Toc47087248"/>
      <w:r w:rsidRPr="00E25588">
        <w:t>Regular Expressions</w:t>
      </w:r>
      <w:bookmarkEnd w:id="94"/>
      <w:bookmarkEnd w:id="95"/>
      <w:bookmarkEnd w:id="96"/>
    </w:p>
    <w:p w14:paraId="3C978DB2" w14:textId="77777777" w:rsidR="007E2D3E" w:rsidRPr="003F709C" w:rsidRDefault="007E2D3E" w:rsidP="00E978EC">
      <w:r w:rsidRPr="003F709C">
        <w:t>A regular expression is a special character sequence that helps you easily check whether a string matches a pattern. In Python, the re module is used to implement the regular expression function.</w:t>
      </w:r>
    </w:p>
    <w:p w14:paraId="1D23AFD8" w14:textId="77777777" w:rsidR="007E2D3E" w:rsidRPr="00695886" w:rsidRDefault="007E2D3E" w:rsidP="00E978EC">
      <w:pPr>
        <w:pStyle w:val="TableDescription"/>
        <w:outlineLvl w:val="9"/>
        <w:rPr>
          <w:b/>
        </w:rPr>
      </w:pPr>
      <w:r w:rsidRPr="00695886">
        <w:rPr>
          <w:b/>
        </w:rPr>
        <w:t>Basic regular expression syntax</w:t>
      </w:r>
    </w:p>
    <w:tbl>
      <w:tblPr>
        <w:tblStyle w:val="Table"/>
        <w:tblW w:w="7938" w:type="dxa"/>
        <w:tblInd w:w="1701" w:type="dxa"/>
        <w:tblLook w:val="04A0" w:firstRow="1" w:lastRow="0" w:firstColumn="1" w:lastColumn="0" w:noHBand="0" w:noVBand="1"/>
      </w:tblPr>
      <w:tblGrid>
        <w:gridCol w:w="962"/>
        <w:gridCol w:w="3061"/>
        <w:gridCol w:w="3915"/>
      </w:tblGrid>
      <w:tr w:rsidR="007E2D3E" w:rsidRPr="003F709C" w14:paraId="2BE0B9F8" w14:textId="77777777" w:rsidTr="00EC2A94">
        <w:trPr>
          <w:cnfStyle w:val="100000000000" w:firstRow="1" w:lastRow="0" w:firstColumn="0" w:lastColumn="0" w:oddVBand="0" w:evenVBand="0" w:oddHBand="0" w:evenHBand="0" w:firstRowFirstColumn="0" w:firstRowLastColumn="0" w:lastRowFirstColumn="0" w:lastRowLastColumn="0"/>
          <w:cantSplit w:val="0"/>
          <w:tblHeader/>
        </w:trPr>
        <w:tc>
          <w:tcPr>
            <w:tcW w:w="0" w:type="auto"/>
            <w:hideMark/>
          </w:tcPr>
          <w:p w14:paraId="7D1DC490" w14:textId="77777777" w:rsidR="007E2D3E" w:rsidRPr="003F709C" w:rsidRDefault="007E2D3E" w:rsidP="00E978EC">
            <w:pPr>
              <w:pStyle w:val="TableHeading"/>
            </w:pPr>
            <w:r w:rsidRPr="003F709C">
              <w:t>Symbol</w:t>
            </w:r>
          </w:p>
        </w:tc>
        <w:tc>
          <w:tcPr>
            <w:tcW w:w="0" w:type="auto"/>
            <w:hideMark/>
          </w:tcPr>
          <w:p w14:paraId="7A0AB302" w14:textId="77777777" w:rsidR="007E2D3E" w:rsidRPr="003F709C" w:rsidRDefault="007E2D3E" w:rsidP="00E978EC">
            <w:pPr>
              <w:pStyle w:val="TableHeading"/>
            </w:pPr>
            <w:r w:rsidRPr="003F709C">
              <w:t>Implication</w:t>
            </w:r>
          </w:p>
        </w:tc>
        <w:tc>
          <w:tcPr>
            <w:tcW w:w="0" w:type="auto"/>
            <w:hideMark/>
          </w:tcPr>
          <w:p w14:paraId="078246BF" w14:textId="77777777" w:rsidR="007E2D3E" w:rsidRPr="003F709C" w:rsidRDefault="007E2D3E" w:rsidP="00E978EC">
            <w:pPr>
              <w:pStyle w:val="TableHeading"/>
            </w:pPr>
            <w:r w:rsidRPr="003F709C">
              <w:t>Example</w:t>
            </w:r>
          </w:p>
        </w:tc>
      </w:tr>
      <w:tr w:rsidR="007E2D3E" w:rsidRPr="003F709C" w14:paraId="40BD482D" w14:textId="77777777" w:rsidTr="00E40B12">
        <w:trPr>
          <w:cantSplit w:val="0"/>
        </w:trPr>
        <w:tc>
          <w:tcPr>
            <w:tcW w:w="0" w:type="auto"/>
            <w:hideMark/>
          </w:tcPr>
          <w:p w14:paraId="674B3BDA" w14:textId="77777777" w:rsidR="007E2D3E" w:rsidRPr="003F709C" w:rsidRDefault="007E2D3E" w:rsidP="00E978EC">
            <w:pPr>
              <w:pStyle w:val="TableText"/>
            </w:pPr>
            <w:r w:rsidRPr="003F709C">
              <w:t>^</w:t>
            </w:r>
          </w:p>
        </w:tc>
        <w:tc>
          <w:tcPr>
            <w:tcW w:w="0" w:type="auto"/>
            <w:hideMark/>
          </w:tcPr>
          <w:p w14:paraId="4C441574" w14:textId="77777777" w:rsidR="007E2D3E" w:rsidRPr="003F709C" w:rsidRDefault="007E2D3E" w:rsidP="00E978EC">
            <w:pPr>
              <w:pStyle w:val="TableText"/>
            </w:pPr>
            <w:r w:rsidRPr="003F709C">
              <w:t>Start position to match a string</w:t>
            </w:r>
          </w:p>
        </w:tc>
        <w:tc>
          <w:tcPr>
            <w:tcW w:w="0" w:type="auto"/>
          </w:tcPr>
          <w:p w14:paraId="6AF7D542" w14:textId="77777777" w:rsidR="007E2D3E" w:rsidRPr="003F709C" w:rsidRDefault="007E2D3E" w:rsidP="00E978EC">
            <w:pPr>
              <w:pStyle w:val="TableText"/>
            </w:pPr>
          </w:p>
        </w:tc>
      </w:tr>
      <w:tr w:rsidR="007E2D3E" w:rsidRPr="003F709C" w14:paraId="3ADD4237" w14:textId="77777777" w:rsidTr="00E40B12">
        <w:trPr>
          <w:cantSplit w:val="0"/>
        </w:trPr>
        <w:tc>
          <w:tcPr>
            <w:tcW w:w="0" w:type="auto"/>
            <w:hideMark/>
          </w:tcPr>
          <w:p w14:paraId="3886C249" w14:textId="77777777" w:rsidR="007E2D3E" w:rsidRPr="003F709C" w:rsidRDefault="007E2D3E" w:rsidP="00E978EC">
            <w:pPr>
              <w:pStyle w:val="TableText"/>
            </w:pPr>
            <w:r w:rsidRPr="003F709C">
              <w:t>$</w:t>
            </w:r>
          </w:p>
        </w:tc>
        <w:tc>
          <w:tcPr>
            <w:tcW w:w="0" w:type="auto"/>
            <w:hideMark/>
          </w:tcPr>
          <w:p w14:paraId="24D83F7D" w14:textId="77777777" w:rsidR="007E2D3E" w:rsidRPr="003F709C" w:rsidRDefault="007E2D3E" w:rsidP="00E978EC">
            <w:pPr>
              <w:pStyle w:val="TableText"/>
            </w:pPr>
            <w:r w:rsidRPr="003F709C">
              <w:t>End position to match a string</w:t>
            </w:r>
          </w:p>
        </w:tc>
        <w:tc>
          <w:tcPr>
            <w:tcW w:w="0" w:type="auto"/>
          </w:tcPr>
          <w:p w14:paraId="17087781" w14:textId="77777777" w:rsidR="007E2D3E" w:rsidRPr="003F709C" w:rsidRDefault="007E2D3E" w:rsidP="00E978EC">
            <w:pPr>
              <w:pStyle w:val="TableText"/>
            </w:pPr>
          </w:p>
        </w:tc>
      </w:tr>
      <w:tr w:rsidR="007E2D3E" w:rsidRPr="003F709C" w14:paraId="1003AB32" w14:textId="77777777" w:rsidTr="00E40B12">
        <w:trPr>
          <w:cantSplit w:val="0"/>
        </w:trPr>
        <w:tc>
          <w:tcPr>
            <w:tcW w:w="0" w:type="auto"/>
            <w:hideMark/>
          </w:tcPr>
          <w:p w14:paraId="55421437" w14:textId="77777777" w:rsidR="007E2D3E" w:rsidRPr="003F709C" w:rsidRDefault="007E2D3E" w:rsidP="00E978EC">
            <w:pPr>
              <w:pStyle w:val="TableText"/>
            </w:pPr>
            <w:r w:rsidRPr="003F709C">
              <w:t>*</w:t>
            </w:r>
          </w:p>
        </w:tc>
        <w:tc>
          <w:tcPr>
            <w:tcW w:w="0" w:type="auto"/>
            <w:hideMark/>
          </w:tcPr>
          <w:p w14:paraId="630E72D2" w14:textId="77777777" w:rsidR="007E2D3E" w:rsidRPr="003F709C" w:rsidRDefault="007E2D3E" w:rsidP="00E978EC">
            <w:pPr>
              <w:pStyle w:val="TableText"/>
            </w:pPr>
            <w:r w:rsidRPr="003F709C">
              <w:t>Zero to multiple matches</w:t>
            </w:r>
          </w:p>
        </w:tc>
        <w:tc>
          <w:tcPr>
            <w:tcW w:w="0" w:type="auto"/>
          </w:tcPr>
          <w:p w14:paraId="3C57D142" w14:textId="77777777" w:rsidR="007E2D3E" w:rsidRPr="003F709C" w:rsidRDefault="007E2D3E" w:rsidP="00E978EC">
            <w:pPr>
              <w:pStyle w:val="TableText"/>
            </w:pPr>
          </w:p>
        </w:tc>
      </w:tr>
      <w:tr w:rsidR="007E2D3E" w:rsidRPr="003F709C" w14:paraId="28D6CEEA" w14:textId="77777777" w:rsidTr="00E40B12">
        <w:trPr>
          <w:cantSplit w:val="0"/>
        </w:trPr>
        <w:tc>
          <w:tcPr>
            <w:tcW w:w="0" w:type="auto"/>
            <w:hideMark/>
          </w:tcPr>
          <w:p w14:paraId="77CB44F3" w14:textId="77777777" w:rsidR="007E2D3E" w:rsidRPr="003F709C" w:rsidRDefault="007E2D3E" w:rsidP="00E978EC">
            <w:pPr>
              <w:pStyle w:val="TableText"/>
            </w:pPr>
            <w:r w:rsidRPr="003F709C">
              <w:t>+</w:t>
            </w:r>
          </w:p>
        </w:tc>
        <w:tc>
          <w:tcPr>
            <w:tcW w:w="0" w:type="auto"/>
            <w:hideMark/>
          </w:tcPr>
          <w:p w14:paraId="4C21096D" w14:textId="77777777" w:rsidR="007E2D3E" w:rsidRPr="003F709C" w:rsidRDefault="007E2D3E" w:rsidP="00E978EC">
            <w:pPr>
              <w:pStyle w:val="TableText"/>
            </w:pPr>
            <w:r w:rsidRPr="003F709C">
              <w:t xml:space="preserve">One or more matches (at </w:t>
            </w:r>
            <w:r w:rsidRPr="003F709C">
              <w:lastRenderedPageBreak/>
              <w:t>least one match)</w:t>
            </w:r>
          </w:p>
        </w:tc>
        <w:tc>
          <w:tcPr>
            <w:tcW w:w="0" w:type="auto"/>
          </w:tcPr>
          <w:p w14:paraId="2A736AD9" w14:textId="77777777" w:rsidR="007E2D3E" w:rsidRPr="003F709C" w:rsidRDefault="007E2D3E" w:rsidP="00E978EC">
            <w:pPr>
              <w:pStyle w:val="TableText"/>
            </w:pPr>
          </w:p>
        </w:tc>
      </w:tr>
      <w:tr w:rsidR="007E2D3E" w:rsidRPr="003F709C" w14:paraId="54BF8CBE" w14:textId="77777777" w:rsidTr="00E40B12">
        <w:trPr>
          <w:cantSplit w:val="0"/>
        </w:trPr>
        <w:tc>
          <w:tcPr>
            <w:tcW w:w="0" w:type="auto"/>
            <w:hideMark/>
          </w:tcPr>
          <w:p w14:paraId="53CCB6CE" w14:textId="77777777" w:rsidR="007E2D3E" w:rsidRPr="003F709C" w:rsidRDefault="007E2D3E" w:rsidP="00E978EC">
            <w:pPr>
              <w:pStyle w:val="TableText"/>
            </w:pPr>
            <w:r w:rsidRPr="003F709C">
              <w:t>?</w:t>
            </w:r>
          </w:p>
        </w:tc>
        <w:tc>
          <w:tcPr>
            <w:tcW w:w="0" w:type="auto"/>
            <w:hideMark/>
          </w:tcPr>
          <w:p w14:paraId="6F8DE7D5" w14:textId="77777777" w:rsidR="007E2D3E" w:rsidRPr="003F709C" w:rsidRDefault="007E2D3E" w:rsidP="00E978EC">
            <w:pPr>
              <w:pStyle w:val="TableText"/>
            </w:pPr>
            <w:r w:rsidRPr="003F709C">
              <w:t>Zero or one match</w:t>
            </w:r>
          </w:p>
        </w:tc>
        <w:tc>
          <w:tcPr>
            <w:tcW w:w="0" w:type="auto"/>
          </w:tcPr>
          <w:p w14:paraId="3203BEE8" w14:textId="77777777" w:rsidR="007E2D3E" w:rsidRPr="003F709C" w:rsidRDefault="007E2D3E" w:rsidP="00E978EC">
            <w:pPr>
              <w:pStyle w:val="TableText"/>
            </w:pPr>
          </w:p>
        </w:tc>
      </w:tr>
      <w:tr w:rsidR="007E2D3E" w:rsidRPr="003F709C" w14:paraId="532B49E1" w14:textId="77777777" w:rsidTr="00E40B12">
        <w:trPr>
          <w:cantSplit w:val="0"/>
        </w:trPr>
        <w:tc>
          <w:tcPr>
            <w:tcW w:w="0" w:type="auto"/>
            <w:hideMark/>
          </w:tcPr>
          <w:p w14:paraId="53873348" w14:textId="77777777" w:rsidR="007E2D3E" w:rsidRPr="003F709C" w:rsidRDefault="007E2D3E" w:rsidP="00E978EC">
            <w:pPr>
              <w:pStyle w:val="TableText"/>
            </w:pPr>
            <w:r w:rsidRPr="003F709C">
              <w:t>.</w:t>
            </w:r>
          </w:p>
        </w:tc>
        <w:tc>
          <w:tcPr>
            <w:tcW w:w="0" w:type="auto"/>
            <w:hideMark/>
          </w:tcPr>
          <w:p w14:paraId="04C73E55" w14:textId="77777777" w:rsidR="007E2D3E" w:rsidRPr="003F709C" w:rsidRDefault="007E2D3E" w:rsidP="00E978EC">
            <w:pPr>
              <w:pStyle w:val="TableText"/>
            </w:pPr>
            <w:r w:rsidRPr="003F709C">
              <w:t>Match with a single character</w:t>
            </w:r>
          </w:p>
        </w:tc>
        <w:tc>
          <w:tcPr>
            <w:tcW w:w="0" w:type="auto"/>
          </w:tcPr>
          <w:p w14:paraId="6AAEE8F1" w14:textId="77777777" w:rsidR="007E2D3E" w:rsidRPr="003F709C" w:rsidRDefault="007E2D3E" w:rsidP="00E978EC">
            <w:pPr>
              <w:pStyle w:val="TableText"/>
            </w:pPr>
          </w:p>
        </w:tc>
      </w:tr>
      <w:tr w:rsidR="007E2D3E" w:rsidRPr="003F709C" w14:paraId="0B9A1300" w14:textId="77777777" w:rsidTr="00E40B12">
        <w:trPr>
          <w:cantSplit w:val="0"/>
        </w:trPr>
        <w:tc>
          <w:tcPr>
            <w:tcW w:w="0" w:type="auto"/>
            <w:hideMark/>
          </w:tcPr>
          <w:p w14:paraId="3EBE1EE5" w14:textId="77777777" w:rsidR="007E2D3E" w:rsidRPr="003F709C" w:rsidRDefault="007E2D3E" w:rsidP="00E978EC">
            <w:pPr>
              <w:pStyle w:val="TableText"/>
            </w:pPr>
            <w:r w:rsidRPr="003F709C">
              <w:t>|</w:t>
            </w:r>
          </w:p>
        </w:tc>
        <w:tc>
          <w:tcPr>
            <w:tcW w:w="0" w:type="auto"/>
            <w:hideMark/>
          </w:tcPr>
          <w:p w14:paraId="1EB40F16" w14:textId="77777777" w:rsidR="007E2D3E" w:rsidRPr="003F709C" w:rsidRDefault="007E2D3E" w:rsidP="00E978EC">
            <w:pPr>
              <w:pStyle w:val="TableText"/>
            </w:pPr>
            <w:r w:rsidRPr="003F709C">
              <w:t>Or</w:t>
            </w:r>
          </w:p>
        </w:tc>
        <w:tc>
          <w:tcPr>
            <w:tcW w:w="0" w:type="auto"/>
            <w:hideMark/>
          </w:tcPr>
          <w:p w14:paraId="7CB374F0" w14:textId="77777777" w:rsidR="007E2D3E" w:rsidRPr="003F709C" w:rsidRDefault="007E2D3E" w:rsidP="00E978EC">
            <w:pPr>
              <w:pStyle w:val="TableText"/>
            </w:pPr>
            <w:proofErr w:type="spellStart"/>
            <w:r w:rsidRPr="003F709C">
              <w:t>a|b</w:t>
            </w:r>
            <w:proofErr w:type="spellEnd"/>
            <w:r w:rsidRPr="003F709C">
              <w:t>: match with a or b</w:t>
            </w:r>
          </w:p>
        </w:tc>
      </w:tr>
      <w:tr w:rsidR="007E2D3E" w:rsidRPr="003F709C" w14:paraId="3597FE37" w14:textId="77777777" w:rsidTr="00E40B12">
        <w:trPr>
          <w:cantSplit w:val="0"/>
        </w:trPr>
        <w:tc>
          <w:tcPr>
            <w:tcW w:w="0" w:type="auto"/>
            <w:hideMark/>
          </w:tcPr>
          <w:p w14:paraId="30D7AB90" w14:textId="77777777" w:rsidR="007E2D3E" w:rsidRPr="003F709C" w:rsidRDefault="007E2D3E" w:rsidP="00E978EC">
            <w:pPr>
              <w:pStyle w:val="TableText"/>
            </w:pPr>
            <w:r w:rsidRPr="003F709C">
              <w:t>( )</w:t>
            </w:r>
          </w:p>
        </w:tc>
        <w:tc>
          <w:tcPr>
            <w:tcW w:w="0" w:type="auto"/>
            <w:hideMark/>
          </w:tcPr>
          <w:p w14:paraId="5CDD6E81" w14:textId="77777777" w:rsidR="007E2D3E" w:rsidRPr="003F709C" w:rsidRDefault="007E2D3E" w:rsidP="00E978EC">
            <w:pPr>
              <w:pStyle w:val="TableText"/>
            </w:pPr>
            <w:r w:rsidRPr="003F709C">
              <w:t>All characters in the parentheses are matched.</w:t>
            </w:r>
          </w:p>
        </w:tc>
        <w:tc>
          <w:tcPr>
            <w:tcW w:w="0" w:type="auto"/>
            <w:hideMark/>
          </w:tcPr>
          <w:p w14:paraId="35E537BC" w14:textId="77777777" w:rsidR="007E2D3E" w:rsidRPr="003F709C" w:rsidRDefault="007E2D3E" w:rsidP="00E978EC">
            <w:pPr>
              <w:pStyle w:val="TableText"/>
            </w:pPr>
            <w:r w:rsidRPr="003F709C">
              <w:t>(</w:t>
            </w:r>
            <w:proofErr w:type="spellStart"/>
            <w:r w:rsidRPr="003F709C">
              <w:t>abc</w:t>
            </w:r>
            <w:proofErr w:type="spellEnd"/>
            <w:r w:rsidRPr="003F709C">
              <w:t xml:space="preserve">): match with </w:t>
            </w:r>
            <w:proofErr w:type="spellStart"/>
            <w:r w:rsidRPr="003F709C">
              <w:t>abc</w:t>
            </w:r>
            <w:proofErr w:type="spellEnd"/>
          </w:p>
        </w:tc>
      </w:tr>
      <w:tr w:rsidR="007E2D3E" w:rsidRPr="003F709C" w14:paraId="054181E3" w14:textId="77777777" w:rsidTr="00E40B12">
        <w:trPr>
          <w:cantSplit w:val="0"/>
        </w:trPr>
        <w:tc>
          <w:tcPr>
            <w:tcW w:w="0" w:type="auto"/>
            <w:hideMark/>
          </w:tcPr>
          <w:p w14:paraId="2300526F" w14:textId="77777777" w:rsidR="007E2D3E" w:rsidRPr="003F709C" w:rsidRDefault="007E2D3E" w:rsidP="00E978EC">
            <w:pPr>
              <w:pStyle w:val="TableText"/>
            </w:pPr>
            <w:r w:rsidRPr="003F709C">
              <w:t>[ ]</w:t>
            </w:r>
          </w:p>
        </w:tc>
        <w:tc>
          <w:tcPr>
            <w:tcW w:w="0" w:type="auto"/>
            <w:hideMark/>
          </w:tcPr>
          <w:p w14:paraId="5E67269E" w14:textId="77777777" w:rsidR="007E2D3E" w:rsidRPr="003F709C" w:rsidRDefault="007E2D3E" w:rsidP="00E978EC">
            <w:pPr>
              <w:pStyle w:val="TableText"/>
            </w:pPr>
            <w:r w:rsidRPr="003F709C">
              <w:t>One character in the brackets is matched.</w:t>
            </w:r>
          </w:p>
        </w:tc>
        <w:tc>
          <w:tcPr>
            <w:tcW w:w="0" w:type="auto"/>
            <w:hideMark/>
          </w:tcPr>
          <w:p w14:paraId="36416160" w14:textId="77777777" w:rsidR="007E2D3E" w:rsidRPr="003F709C" w:rsidRDefault="007E2D3E" w:rsidP="00E978EC">
            <w:pPr>
              <w:pStyle w:val="TableText"/>
            </w:pPr>
            <w:r w:rsidRPr="003F709C">
              <w:t>[0-9 a-z A-Z]</w:t>
            </w:r>
          </w:p>
        </w:tc>
      </w:tr>
      <w:tr w:rsidR="007E2D3E" w:rsidRPr="003F709C" w14:paraId="5A056BF4" w14:textId="77777777" w:rsidTr="00E40B12">
        <w:trPr>
          <w:cantSplit w:val="0"/>
        </w:trPr>
        <w:tc>
          <w:tcPr>
            <w:tcW w:w="0" w:type="auto"/>
            <w:hideMark/>
          </w:tcPr>
          <w:p w14:paraId="3D20850E" w14:textId="77777777" w:rsidR="007E2D3E" w:rsidRPr="003F709C" w:rsidRDefault="007E2D3E" w:rsidP="00E978EC">
            <w:pPr>
              <w:pStyle w:val="TableText"/>
            </w:pPr>
            <w:r w:rsidRPr="003F709C">
              <w:t>{ }</w:t>
            </w:r>
          </w:p>
        </w:tc>
        <w:tc>
          <w:tcPr>
            <w:tcW w:w="0" w:type="auto"/>
            <w:hideMark/>
          </w:tcPr>
          <w:p w14:paraId="239D4EA4" w14:textId="77777777" w:rsidR="007E2D3E" w:rsidRPr="003F709C" w:rsidRDefault="007E2D3E" w:rsidP="00E978EC">
            <w:pPr>
              <w:pStyle w:val="TableText"/>
            </w:pPr>
            <w:r w:rsidRPr="003F709C">
              <w:t>Limit of matches</w:t>
            </w:r>
          </w:p>
        </w:tc>
        <w:tc>
          <w:tcPr>
            <w:tcW w:w="0" w:type="auto"/>
            <w:hideMark/>
          </w:tcPr>
          <w:p w14:paraId="64DEBA46" w14:textId="6CF53024" w:rsidR="007E2D3E" w:rsidRPr="003F709C" w:rsidRDefault="00101D7A" w:rsidP="00E978EC">
            <w:pPr>
              <w:pStyle w:val="TableText"/>
            </w:pPr>
            <w:r>
              <w:t>{n}: match with n characters</w:t>
            </w:r>
          </w:p>
          <w:p w14:paraId="4F9D0152" w14:textId="7ADC65C1" w:rsidR="007E2D3E" w:rsidRPr="003F709C" w:rsidRDefault="007E2D3E" w:rsidP="00E978EC">
            <w:pPr>
              <w:pStyle w:val="TableText"/>
            </w:pPr>
            <w:r w:rsidRPr="003F709C">
              <w:t>{n,}: m</w:t>
            </w:r>
            <w:r w:rsidR="00101D7A">
              <w:t>atch with n or more characters</w:t>
            </w:r>
          </w:p>
          <w:p w14:paraId="55488439" w14:textId="199CD748" w:rsidR="007E2D3E" w:rsidRPr="003F709C" w:rsidRDefault="007E2D3E" w:rsidP="00E978EC">
            <w:pPr>
              <w:pStyle w:val="TableText"/>
            </w:pPr>
            <w:r w:rsidRPr="003F709C">
              <w:t>{</w:t>
            </w:r>
            <w:proofErr w:type="spellStart"/>
            <w:r w:rsidRPr="003F709C">
              <w:t>n,m</w:t>
            </w:r>
            <w:proofErr w:type="spellEnd"/>
            <w:r w:rsidRPr="003F709C">
              <w:t>}: match with n characters at least and m characters at most</w:t>
            </w:r>
          </w:p>
        </w:tc>
      </w:tr>
      <w:tr w:rsidR="007E2D3E" w:rsidRPr="003F709C" w14:paraId="718BD190" w14:textId="77777777" w:rsidTr="00E40B12">
        <w:trPr>
          <w:cantSplit w:val="0"/>
        </w:trPr>
        <w:tc>
          <w:tcPr>
            <w:tcW w:w="0" w:type="auto"/>
            <w:hideMark/>
          </w:tcPr>
          <w:p w14:paraId="1D0B430A" w14:textId="77777777" w:rsidR="007E2D3E" w:rsidRPr="003F709C" w:rsidRDefault="007E2D3E" w:rsidP="00E978EC">
            <w:pPr>
              <w:pStyle w:val="TableText"/>
            </w:pPr>
            <w:r w:rsidRPr="003F709C">
              <w:t>\</w:t>
            </w:r>
          </w:p>
        </w:tc>
        <w:tc>
          <w:tcPr>
            <w:tcW w:w="0" w:type="auto"/>
            <w:hideMark/>
          </w:tcPr>
          <w:p w14:paraId="5417907A" w14:textId="77777777" w:rsidR="007E2D3E" w:rsidRPr="003F709C" w:rsidRDefault="007E2D3E" w:rsidP="00E978EC">
            <w:pPr>
              <w:pStyle w:val="TableText"/>
            </w:pPr>
            <w:r w:rsidRPr="003F709C">
              <w:t>Escape character</w:t>
            </w:r>
          </w:p>
        </w:tc>
        <w:tc>
          <w:tcPr>
            <w:tcW w:w="0" w:type="auto"/>
            <w:hideMark/>
          </w:tcPr>
          <w:p w14:paraId="270E7ADA" w14:textId="3E1B7C09" w:rsidR="007E2D3E" w:rsidRPr="003F709C" w:rsidRDefault="00373C4D" w:rsidP="00E978EC">
            <w:pPr>
              <w:pStyle w:val="TableText"/>
            </w:pPr>
            <w:r>
              <w:t>\*: match with the asterisk (*)</w:t>
            </w:r>
          </w:p>
        </w:tc>
      </w:tr>
      <w:tr w:rsidR="007E2D3E" w:rsidRPr="003F709C" w14:paraId="5F0C7BFF" w14:textId="77777777" w:rsidTr="00E40B12">
        <w:trPr>
          <w:cantSplit w:val="0"/>
        </w:trPr>
        <w:tc>
          <w:tcPr>
            <w:tcW w:w="0" w:type="auto"/>
            <w:hideMark/>
          </w:tcPr>
          <w:p w14:paraId="1BF36F62" w14:textId="77777777" w:rsidR="007E2D3E" w:rsidRPr="003F709C" w:rsidRDefault="007E2D3E" w:rsidP="00E978EC">
            <w:pPr>
              <w:pStyle w:val="TableText"/>
            </w:pPr>
            <w:r w:rsidRPr="003F709C">
              <w:t>\w</w:t>
            </w:r>
          </w:p>
        </w:tc>
        <w:tc>
          <w:tcPr>
            <w:tcW w:w="0" w:type="auto"/>
            <w:hideMark/>
          </w:tcPr>
          <w:p w14:paraId="6504D5FF" w14:textId="77777777" w:rsidR="007E2D3E" w:rsidRPr="003F709C" w:rsidRDefault="007E2D3E" w:rsidP="00E978EC">
            <w:pPr>
              <w:pStyle w:val="TableText"/>
            </w:pPr>
            <w:r w:rsidRPr="003F709C">
              <w:t>Match with letters and digits</w:t>
            </w:r>
          </w:p>
        </w:tc>
        <w:tc>
          <w:tcPr>
            <w:tcW w:w="0" w:type="auto"/>
          </w:tcPr>
          <w:p w14:paraId="059277D9" w14:textId="77777777" w:rsidR="007E2D3E" w:rsidRPr="003F709C" w:rsidRDefault="007E2D3E" w:rsidP="00E978EC">
            <w:pPr>
              <w:pStyle w:val="TableText"/>
            </w:pPr>
          </w:p>
        </w:tc>
      </w:tr>
      <w:tr w:rsidR="007E2D3E" w:rsidRPr="003F709C" w14:paraId="3627B1DE" w14:textId="77777777" w:rsidTr="00E40B12">
        <w:trPr>
          <w:cantSplit w:val="0"/>
        </w:trPr>
        <w:tc>
          <w:tcPr>
            <w:tcW w:w="0" w:type="auto"/>
            <w:hideMark/>
          </w:tcPr>
          <w:p w14:paraId="7CFDE05E" w14:textId="77777777" w:rsidR="007E2D3E" w:rsidRPr="003F709C" w:rsidRDefault="007E2D3E" w:rsidP="00E978EC">
            <w:pPr>
              <w:pStyle w:val="TableText"/>
            </w:pPr>
            <w:r w:rsidRPr="003F709C">
              <w:t>\W</w:t>
            </w:r>
          </w:p>
        </w:tc>
        <w:tc>
          <w:tcPr>
            <w:tcW w:w="0" w:type="auto"/>
            <w:hideMark/>
          </w:tcPr>
          <w:p w14:paraId="32956438" w14:textId="77777777" w:rsidR="007E2D3E" w:rsidRPr="003F709C" w:rsidRDefault="007E2D3E" w:rsidP="00E978EC">
            <w:pPr>
              <w:pStyle w:val="TableText"/>
            </w:pPr>
            <w:r w:rsidRPr="003F709C">
              <w:t>Match with non-letters and digits</w:t>
            </w:r>
          </w:p>
        </w:tc>
        <w:tc>
          <w:tcPr>
            <w:tcW w:w="0" w:type="auto"/>
          </w:tcPr>
          <w:p w14:paraId="28328BBE" w14:textId="77777777" w:rsidR="007E2D3E" w:rsidRPr="003F709C" w:rsidRDefault="007E2D3E" w:rsidP="00E978EC">
            <w:pPr>
              <w:pStyle w:val="TableText"/>
            </w:pPr>
          </w:p>
        </w:tc>
      </w:tr>
      <w:tr w:rsidR="007E2D3E" w:rsidRPr="003F709C" w14:paraId="301F5490" w14:textId="77777777" w:rsidTr="00E40B12">
        <w:trPr>
          <w:cantSplit w:val="0"/>
        </w:trPr>
        <w:tc>
          <w:tcPr>
            <w:tcW w:w="0" w:type="auto"/>
            <w:hideMark/>
          </w:tcPr>
          <w:p w14:paraId="2BDF742E" w14:textId="77777777" w:rsidR="007E2D3E" w:rsidRPr="003F709C" w:rsidRDefault="007E2D3E" w:rsidP="00E978EC">
            <w:pPr>
              <w:pStyle w:val="TableText"/>
            </w:pPr>
            <w:r w:rsidRPr="003F709C">
              <w:t>\d</w:t>
            </w:r>
          </w:p>
        </w:tc>
        <w:tc>
          <w:tcPr>
            <w:tcW w:w="0" w:type="auto"/>
            <w:hideMark/>
          </w:tcPr>
          <w:p w14:paraId="3678DD15" w14:textId="77777777" w:rsidR="007E2D3E" w:rsidRPr="003F709C" w:rsidRDefault="007E2D3E" w:rsidP="00E978EC">
            <w:pPr>
              <w:pStyle w:val="TableText"/>
            </w:pPr>
            <w:r w:rsidRPr="003F709C">
              <w:t>Match with digits</w:t>
            </w:r>
          </w:p>
        </w:tc>
        <w:tc>
          <w:tcPr>
            <w:tcW w:w="0" w:type="auto"/>
          </w:tcPr>
          <w:p w14:paraId="55C63656" w14:textId="77777777" w:rsidR="007E2D3E" w:rsidRPr="003F709C" w:rsidRDefault="007E2D3E" w:rsidP="00E978EC">
            <w:pPr>
              <w:pStyle w:val="TableText"/>
            </w:pPr>
          </w:p>
        </w:tc>
      </w:tr>
      <w:tr w:rsidR="007E2D3E" w:rsidRPr="003F709C" w14:paraId="2C09ECBE" w14:textId="77777777" w:rsidTr="00E40B12">
        <w:trPr>
          <w:cantSplit w:val="0"/>
        </w:trPr>
        <w:tc>
          <w:tcPr>
            <w:tcW w:w="0" w:type="auto"/>
            <w:hideMark/>
          </w:tcPr>
          <w:p w14:paraId="3CFBF18D" w14:textId="77777777" w:rsidR="007E2D3E" w:rsidRPr="003F709C" w:rsidRDefault="007E2D3E" w:rsidP="00E978EC">
            <w:pPr>
              <w:pStyle w:val="TableText"/>
            </w:pPr>
            <w:r w:rsidRPr="003F709C">
              <w:t>\D</w:t>
            </w:r>
          </w:p>
        </w:tc>
        <w:tc>
          <w:tcPr>
            <w:tcW w:w="0" w:type="auto"/>
            <w:hideMark/>
          </w:tcPr>
          <w:p w14:paraId="286E94E0" w14:textId="77777777" w:rsidR="007E2D3E" w:rsidRPr="003F709C" w:rsidRDefault="007E2D3E" w:rsidP="00E978EC">
            <w:pPr>
              <w:pStyle w:val="TableText"/>
            </w:pPr>
            <w:r w:rsidRPr="003F709C">
              <w:t>Match with non-digit characters</w:t>
            </w:r>
          </w:p>
        </w:tc>
        <w:tc>
          <w:tcPr>
            <w:tcW w:w="0" w:type="auto"/>
          </w:tcPr>
          <w:p w14:paraId="3552295F" w14:textId="77777777" w:rsidR="007E2D3E" w:rsidRPr="003F709C" w:rsidRDefault="007E2D3E" w:rsidP="00E978EC">
            <w:pPr>
              <w:pStyle w:val="TableText"/>
            </w:pPr>
          </w:p>
        </w:tc>
      </w:tr>
    </w:tbl>
    <w:p w14:paraId="13CBF697" w14:textId="77777777" w:rsidR="007E2D3E" w:rsidRDefault="007E2D3E" w:rsidP="00E978EC"/>
    <w:p w14:paraId="12BFAFDD" w14:textId="77777777" w:rsidR="007E2D3E" w:rsidRPr="00695886" w:rsidRDefault="007E2D3E" w:rsidP="00E978EC">
      <w:pPr>
        <w:pStyle w:val="TableDescription"/>
        <w:outlineLvl w:val="9"/>
        <w:rPr>
          <w:b/>
        </w:rPr>
      </w:pPr>
      <w:r w:rsidRPr="00695886">
        <w:rPr>
          <w:b/>
        </w:rPr>
        <w:t>Flags of Python regular expressions</w:t>
      </w:r>
    </w:p>
    <w:tbl>
      <w:tblPr>
        <w:tblStyle w:val="Table"/>
        <w:tblW w:w="7938" w:type="dxa"/>
        <w:tblInd w:w="1701" w:type="dxa"/>
        <w:tblLook w:val="04A0" w:firstRow="1" w:lastRow="0" w:firstColumn="1" w:lastColumn="0" w:noHBand="0" w:noVBand="1"/>
      </w:tblPr>
      <w:tblGrid>
        <w:gridCol w:w="982"/>
        <w:gridCol w:w="6956"/>
      </w:tblGrid>
      <w:tr w:rsidR="007E2D3E" w:rsidRPr="003F709C" w14:paraId="0276C893" w14:textId="77777777" w:rsidTr="00EC2A94">
        <w:trPr>
          <w:cnfStyle w:val="100000000000" w:firstRow="1" w:lastRow="0" w:firstColumn="0" w:lastColumn="0" w:oddVBand="0" w:evenVBand="0" w:oddHBand="0" w:evenHBand="0" w:firstRowFirstColumn="0" w:firstRowLastColumn="0" w:lastRowFirstColumn="0" w:lastRowLastColumn="0"/>
          <w:cantSplit w:val="0"/>
          <w:tblHeader/>
        </w:trPr>
        <w:tc>
          <w:tcPr>
            <w:tcW w:w="982" w:type="dxa"/>
            <w:hideMark/>
          </w:tcPr>
          <w:p w14:paraId="5ECA5CD1" w14:textId="77777777" w:rsidR="007E2D3E" w:rsidRPr="003F709C" w:rsidRDefault="007E2D3E" w:rsidP="00E978EC">
            <w:pPr>
              <w:pStyle w:val="TableHeading"/>
            </w:pPr>
            <w:r w:rsidRPr="003F709C">
              <w:t>Flag</w:t>
            </w:r>
          </w:p>
        </w:tc>
        <w:tc>
          <w:tcPr>
            <w:tcW w:w="6956" w:type="dxa"/>
            <w:hideMark/>
          </w:tcPr>
          <w:p w14:paraId="1457AC39" w14:textId="77777777" w:rsidR="007E2D3E" w:rsidRPr="003F709C" w:rsidRDefault="007E2D3E" w:rsidP="00E978EC">
            <w:pPr>
              <w:pStyle w:val="TableHeading"/>
            </w:pPr>
            <w:r w:rsidRPr="003F709C">
              <w:t>Description</w:t>
            </w:r>
          </w:p>
        </w:tc>
      </w:tr>
      <w:tr w:rsidR="007E2D3E" w:rsidRPr="003F709C" w14:paraId="45ECD474" w14:textId="77777777" w:rsidTr="00E40B12">
        <w:trPr>
          <w:cantSplit w:val="0"/>
        </w:trPr>
        <w:tc>
          <w:tcPr>
            <w:tcW w:w="982" w:type="dxa"/>
            <w:hideMark/>
          </w:tcPr>
          <w:p w14:paraId="21F955EB" w14:textId="77777777" w:rsidR="007E2D3E" w:rsidRPr="003F709C" w:rsidRDefault="007E2D3E" w:rsidP="00E978EC">
            <w:pPr>
              <w:pStyle w:val="TableText"/>
            </w:pPr>
            <w:proofErr w:type="spellStart"/>
            <w:r w:rsidRPr="003F709C">
              <w:t>re.I</w:t>
            </w:r>
            <w:proofErr w:type="spellEnd"/>
          </w:p>
        </w:tc>
        <w:tc>
          <w:tcPr>
            <w:tcW w:w="6956" w:type="dxa"/>
            <w:hideMark/>
          </w:tcPr>
          <w:p w14:paraId="7561D9C8" w14:textId="77777777" w:rsidR="007E2D3E" w:rsidRPr="003F709C" w:rsidRDefault="007E2D3E" w:rsidP="00E978EC">
            <w:pPr>
              <w:pStyle w:val="TableText"/>
            </w:pPr>
            <w:r w:rsidRPr="003F709C">
              <w:t>Case-insensitive matching</w:t>
            </w:r>
          </w:p>
        </w:tc>
      </w:tr>
      <w:tr w:rsidR="007E2D3E" w:rsidRPr="003F709C" w14:paraId="41771CA2" w14:textId="77777777" w:rsidTr="00E40B12">
        <w:trPr>
          <w:cantSplit w:val="0"/>
        </w:trPr>
        <w:tc>
          <w:tcPr>
            <w:tcW w:w="982" w:type="dxa"/>
            <w:hideMark/>
          </w:tcPr>
          <w:p w14:paraId="299F374A" w14:textId="77777777" w:rsidR="007E2D3E" w:rsidRPr="003F709C" w:rsidRDefault="007E2D3E" w:rsidP="00E978EC">
            <w:pPr>
              <w:pStyle w:val="TableText"/>
            </w:pPr>
            <w:proofErr w:type="spellStart"/>
            <w:r w:rsidRPr="003F709C">
              <w:t>re.M</w:t>
            </w:r>
            <w:proofErr w:type="spellEnd"/>
          </w:p>
        </w:tc>
        <w:tc>
          <w:tcPr>
            <w:tcW w:w="6956" w:type="dxa"/>
            <w:hideMark/>
          </w:tcPr>
          <w:p w14:paraId="5C18E0DB" w14:textId="77777777" w:rsidR="007E2D3E" w:rsidRPr="003F709C" w:rsidRDefault="007E2D3E" w:rsidP="00E978EC">
            <w:pPr>
              <w:pStyle w:val="TableText"/>
            </w:pPr>
            <w:r w:rsidRPr="003F709C">
              <w:t>Multi-line matching, which affects ^ and $.</w:t>
            </w:r>
          </w:p>
        </w:tc>
      </w:tr>
      <w:tr w:rsidR="007E2D3E" w:rsidRPr="003F709C" w14:paraId="420A333B" w14:textId="77777777" w:rsidTr="00E40B12">
        <w:trPr>
          <w:cantSplit w:val="0"/>
        </w:trPr>
        <w:tc>
          <w:tcPr>
            <w:tcW w:w="982" w:type="dxa"/>
            <w:hideMark/>
          </w:tcPr>
          <w:p w14:paraId="11923BFC" w14:textId="77777777" w:rsidR="007E2D3E" w:rsidRPr="003F709C" w:rsidRDefault="007E2D3E" w:rsidP="00E978EC">
            <w:pPr>
              <w:pStyle w:val="TableText"/>
            </w:pPr>
            <w:proofErr w:type="spellStart"/>
            <w:r w:rsidRPr="003F709C">
              <w:t>re.S</w:t>
            </w:r>
            <w:proofErr w:type="spellEnd"/>
          </w:p>
        </w:tc>
        <w:tc>
          <w:tcPr>
            <w:tcW w:w="6956" w:type="dxa"/>
            <w:hideMark/>
          </w:tcPr>
          <w:p w14:paraId="3213F0D0" w14:textId="6C7DEFF0" w:rsidR="007E2D3E" w:rsidRPr="003F709C" w:rsidRDefault="00BE1061" w:rsidP="00BE1061">
            <w:pPr>
              <w:pStyle w:val="TableText"/>
            </w:pPr>
            <w:proofErr w:type="gramStart"/>
            <w:r>
              <w:t>Make .</w:t>
            </w:r>
            <w:proofErr w:type="gramEnd"/>
            <w:r>
              <w:t xml:space="preserve"> </w:t>
            </w:r>
            <w:proofErr w:type="gramStart"/>
            <w:r>
              <w:t>match</w:t>
            </w:r>
            <w:proofErr w:type="gramEnd"/>
            <w:r w:rsidR="00AA694E">
              <w:rPr>
                <w:rFonts w:hint="eastAsia"/>
              </w:rPr>
              <w:t xml:space="preserve"> </w:t>
            </w:r>
            <w:r w:rsidR="007E2D3E" w:rsidRPr="003F709C">
              <w:t>with all characters, including newline characters.</w:t>
            </w:r>
          </w:p>
        </w:tc>
      </w:tr>
      <w:tr w:rsidR="007E2D3E" w:rsidRPr="003F709C" w14:paraId="1258A8BC" w14:textId="77777777" w:rsidTr="00E40B12">
        <w:trPr>
          <w:cantSplit w:val="0"/>
        </w:trPr>
        <w:tc>
          <w:tcPr>
            <w:tcW w:w="982" w:type="dxa"/>
            <w:hideMark/>
          </w:tcPr>
          <w:p w14:paraId="1C5C25D8" w14:textId="77777777" w:rsidR="007E2D3E" w:rsidRPr="003F709C" w:rsidRDefault="007E2D3E" w:rsidP="00E978EC">
            <w:pPr>
              <w:pStyle w:val="TableText"/>
            </w:pPr>
            <w:proofErr w:type="spellStart"/>
            <w:r w:rsidRPr="003F709C">
              <w:t>re.U</w:t>
            </w:r>
            <w:proofErr w:type="spellEnd"/>
          </w:p>
        </w:tc>
        <w:tc>
          <w:tcPr>
            <w:tcW w:w="6956" w:type="dxa"/>
            <w:hideMark/>
          </w:tcPr>
          <w:p w14:paraId="162486EB" w14:textId="77777777" w:rsidR="007E2D3E" w:rsidRPr="003F709C" w:rsidRDefault="007E2D3E" w:rsidP="00E978EC">
            <w:pPr>
              <w:pStyle w:val="TableText"/>
            </w:pPr>
            <w:r w:rsidRPr="003F709C">
              <w:t xml:space="preserve">Parses characters based on the Unicode character set. This flag affects </w:t>
            </w:r>
            <w:r w:rsidRPr="00E25588">
              <w:t>\w, \W</w:t>
            </w:r>
            <w:r w:rsidRPr="003F709C">
              <w:t>.</w:t>
            </w:r>
          </w:p>
        </w:tc>
      </w:tr>
    </w:tbl>
    <w:p w14:paraId="6E4DF316" w14:textId="77777777" w:rsidR="007E2D3E" w:rsidRDefault="007E2D3E" w:rsidP="00E978EC"/>
    <w:p w14:paraId="3F737513" w14:textId="29AFF9DA" w:rsidR="007E2D3E" w:rsidRPr="003F709C" w:rsidRDefault="007E2D3E" w:rsidP="00E978EC">
      <w:r w:rsidRPr="003F709C">
        <w:t xml:space="preserve">This </w:t>
      </w:r>
      <w:r w:rsidR="00413AF5">
        <w:t>guide</w:t>
      </w:r>
      <w:r w:rsidRPr="003F709C">
        <w:t xml:space="preserve"> briefly describes how to use regular expressions. For more information, see </w:t>
      </w:r>
      <w:hyperlink r:id="rId49" w:history="1">
        <w:r w:rsidRPr="0060079A">
          <w:rPr>
            <w:rStyle w:val="ac"/>
          </w:rPr>
          <w:t>official documents</w:t>
        </w:r>
      </w:hyperlink>
      <w:r w:rsidRPr="003F709C">
        <w:t>.</w:t>
      </w:r>
    </w:p>
    <w:p w14:paraId="4B5F2AE6" w14:textId="77777777" w:rsidR="007E2D3E" w:rsidRPr="00E25588" w:rsidRDefault="007E2D3E" w:rsidP="00E978EC">
      <w:pPr>
        <w:pStyle w:val="40"/>
        <w:numPr>
          <w:ilvl w:val="3"/>
          <w:numId w:val="44"/>
        </w:numPr>
        <w:rPr>
          <w:rFonts w:hint="default"/>
        </w:rPr>
      </w:pPr>
      <w:bookmarkStart w:id="97" w:name="_Toc46134857"/>
      <w:bookmarkStart w:id="98" w:name="_Toc47087249"/>
      <w:r w:rsidRPr="00E25588">
        <w:lastRenderedPageBreak/>
        <w:t>re.match</w:t>
      </w:r>
      <w:bookmarkEnd w:id="97"/>
      <w:bookmarkEnd w:id="98"/>
    </w:p>
    <w:p w14:paraId="1CFDA0F5" w14:textId="77777777" w:rsidR="007E2D3E" w:rsidRPr="003F709C" w:rsidRDefault="007E2D3E" w:rsidP="00E978EC">
      <w:r w:rsidRPr="003F709C">
        <w:t xml:space="preserve">The </w:t>
      </w:r>
      <w:proofErr w:type="spellStart"/>
      <w:r w:rsidRPr="003F709C">
        <w:t>re.match</w:t>
      </w:r>
      <w:proofErr w:type="spellEnd"/>
      <w:r w:rsidRPr="003F709C">
        <w:t xml:space="preserve"> function attempts to match a pattern from the start position of the string. If the match is not successful, </w:t>
      </w:r>
      <w:proofErr w:type="gramStart"/>
      <w:r w:rsidRPr="003F709C">
        <w:t>match(</w:t>
      </w:r>
      <w:proofErr w:type="gramEnd"/>
      <w:r w:rsidRPr="003F709C">
        <w:t>) returns none.</w:t>
      </w:r>
    </w:p>
    <w:p w14:paraId="4914A3F4" w14:textId="77777777" w:rsidR="007E2D3E" w:rsidRPr="003F709C" w:rsidRDefault="007E2D3E" w:rsidP="00E978EC">
      <w:r w:rsidRPr="003F709C">
        <w:t>Function syntax:</w:t>
      </w:r>
    </w:p>
    <w:p w14:paraId="37E2B663" w14:textId="77777777" w:rsidR="007E2D3E" w:rsidRPr="003F709C" w:rsidRDefault="007E2D3E" w:rsidP="00E978EC">
      <w:proofErr w:type="spellStart"/>
      <w:proofErr w:type="gramStart"/>
      <w:r w:rsidRPr="003F709C">
        <w:t>re.match</w:t>
      </w:r>
      <w:proofErr w:type="spellEnd"/>
      <w:r w:rsidRPr="003F709C">
        <w:t>(</w:t>
      </w:r>
      <w:proofErr w:type="gramEnd"/>
      <w:r w:rsidRPr="003F709C">
        <w:t>pattern, string, flags=0)</w:t>
      </w:r>
    </w:p>
    <w:p w14:paraId="0F7BB947" w14:textId="77777777" w:rsidR="007E2D3E" w:rsidRPr="003F709C" w:rsidRDefault="007E2D3E" w:rsidP="00E978EC">
      <w:proofErr w:type="gramStart"/>
      <w:r w:rsidRPr="003F709C">
        <w:t>pattern</w:t>
      </w:r>
      <w:proofErr w:type="gramEnd"/>
      <w:r w:rsidRPr="003F709C">
        <w:t xml:space="preserve"> indicates an expression matched. </w:t>
      </w:r>
      <w:proofErr w:type="gramStart"/>
      <w:r w:rsidRPr="003F709C">
        <w:t>string</w:t>
      </w:r>
      <w:proofErr w:type="gramEnd"/>
      <w:r w:rsidRPr="003F709C">
        <w:t xml:space="preserve"> indicates the object to be matched. </w:t>
      </w:r>
      <w:proofErr w:type="gramStart"/>
      <w:r w:rsidRPr="003F709C">
        <w:t>flags</w:t>
      </w:r>
      <w:proofErr w:type="gramEnd"/>
      <w:r w:rsidRPr="003F709C">
        <w:t xml:space="preserve"> is a flag bit, for example, whether it is case sensitive. For details, see the tutorial.</w:t>
      </w:r>
    </w:p>
    <w:p w14:paraId="187F8CF2" w14:textId="77777777" w:rsidR="007E2D3E" w:rsidRPr="003F709C" w:rsidRDefault="007E2D3E" w:rsidP="00E978EC">
      <w:r w:rsidRPr="003F709C">
        <w:t>Example:</w:t>
      </w:r>
    </w:p>
    <w:p w14:paraId="704EE39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import</w:t>
      </w:r>
      <w:proofErr w:type="gramEnd"/>
      <w:r w:rsidRPr="003F709C">
        <w:t xml:space="preserve"> re</w:t>
      </w:r>
    </w:p>
    <w:p w14:paraId="1D7D5911" w14:textId="7EC5BF11"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re.match</w:t>
      </w:r>
      <w:proofErr w:type="spellEnd"/>
      <w:r w:rsidRPr="003F709C">
        <w:t>('www', '</w:t>
      </w:r>
      <w:proofErr w:type="spellStart"/>
      <w:r w:rsidRPr="003F709C">
        <w:t>www.huawei.com</w:t>
      </w:r>
      <w:proofErr w:type="spellEnd"/>
      <w:r w:rsidRPr="003F709C">
        <w:t xml:space="preserve">')) </w:t>
      </w:r>
      <w:r w:rsidR="00880BC2">
        <w:tab/>
      </w:r>
      <w:r w:rsidR="00880BC2">
        <w:tab/>
      </w:r>
      <w:r w:rsidR="00880BC2">
        <w:tab/>
        <w:t xml:space="preserve"> </w:t>
      </w:r>
      <w:r w:rsidRPr="003F709C">
        <w:t># Match www at the start position by default.</w:t>
      </w:r>
    </w:p>
    <w:p w14:paraId="6CCEB2EC" w14:textId="0C70A09B"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re.match</w:t>
      </w:r>
      <w:proofErr w:type="spellEnd"/>
      <w:r w:rsidRPr="003F709C">
        <w:t>('com', '</w:t>
      </w:r>
      <w:proofErr w:type="spellStart"/>
      <w:r w:rsidRPr="003F709C">
        <w:t>www.huawei.com</w:t>
      </w:r>
      <w:proofErr w:type="spellEnd"/>
      <w:r w:rsidRPr="003F709C">
        <w:t xml:space="preserve">')) </w:t>
      </w:r>
      <w:r w:rsidR="00547D2B">
        <w:tab/>
      </w:r>
      <w:r w:rsidR="00547D2B">
        <w:tab/>
      </w:r>
      <w:r w:rsidR="00547D2B">
        <w:tab/>
        <w:t xml:space="preserve"> </w:t>
      </w:r>
      <w:r w:rsidRPr="003F709C">
        <w:t># No match</w:t>
      </w:r>
    </w:p>
    <w:p w14:paraId="50B2E817" w14:textId="482A4066"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re.match</w:t>
      </w:r>
      <w:proofErr w:type="spellEnd"/>
      <w:r w:rsidRPr="003F709C">
        <w:t>('.*com$','</w:t>
      </w:r>
      <w:proofErr w:type="spellStart"/>
      <w:r w:rsidRPr="003F709C">
        <w:t>www.huawei.com</w:t>
      </w:r>
      <w:proofErr w:type="spellEnd"/>
      <w:r w:rsidRPr="003F709C">
        <w:t xml:space="preserve">')) </w:t>
      </w:r>
      <w:r w:rsidR="00547D2B">
        <w:tab/>
      </w:r>
      <w:r w:rsidR="00547D2B">
        <w:tab/>
      </w:r>
      <w:r w:rsidR="00547D2B">
        <w:tab/>
        <w:t xml:space="preserve"> </w:t>
      </w:r>
      <w:r w:rsidRPr="003F709C">
        <w:t># Match an object whose name ends with .com.</w:t>
      </w:r>
    </w:p>
    <w:p w14:paraId="7A7EAAF8" w14:textId="77777777" w:rsidR="007E2D3E" w:rsidRPr="003F709C" w:rsidRDefault="007E2D3E" w:rsidP="00E978EC">
      <w:r w:rsidRPr="003F709C">
        <w:t>Output:</w:t>
      </w:r>
    </w:p>
    <w:p w14:paraId="6871EC8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&lt;</w:t>
      </w:r>
      <w:proofErr w:type="spellStart"/>
      <w:r w:rsidRPr="003F709C">
        <w:t>re.Match</w:t>
      </w:r>
      <w:proofErr w:type="spellEnd"/>
      <w:r w:rsidRPr="003F709C">
        <w:t xml:space="preserve"> object; span</w:t>
      </w:r>
      <w:proofErr w:type="gramStart"/>
      <w:r w:rsidRPr="003F709C">
        <w:t>=(</w:t>
      </w:r>
      <w:proofErr w:type="gramEnd"/>
      <w:r w:rsidRPr="003F709C">
        <w:t xml:space="preserve">0, 3), match='www'&gt; </w:t>
      </w:r>
    </w:p>
    <w:p w14:paraId="758B910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None </w:t>
      </w:r>
    </w:p>
    <w:p w14:paraId="06482DF7"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&lt;</w:t>
      </w:r>
      <w:proofErr w:type="spellStart"/>
      <w:r w:rsidRPr="003F709C">
        <w:t>re.Match</w:t>
      </w:r>
      <w:proofErr w:type="spellEnd"/>
      <w:r w:rsidRPr="003F709C">
        <w:t xml:space="preserve"> object; span</w:t>
      </w:r>
      <w:proofErr w:type="gramStart"/>
      <w:r w:rsidRPr="003F709C">
        <w:t>=(</w:t>
      </w:r>
      <w:proofErr w:type="gramEnd"/>
      <w:r w:rsidRPr="003F709C">
        <w:t>0, 14), match='www.huawei.com'&gt;</w:t>
      </w:r>
    </w:p>
    <w:p w14:paraId="1A17FDA0" w14:textId="77777777" w:rsidR="007E2D3E" w:rsidRPr="00E25588" w:rsidRDefault="007E2D3E" w:rsidP="00E978EC">
      <w:pPr>
        <w:pStyle w:val="40"/>
        <w:rPr>
          <w:rFonts w:hint="default"/>
        </w:rPr>
      </w:pPr>
      <w:bookmarkStart w:id="99" w:name="_Toc46134858"/>
      <w:bookmarkStart w:id="100" w:name="_Toc47087250"/>
      <w:r w:rsidRPr="00E25588">
        <w:t>re.search</w:t>
      </w:r>
      <w:bookmarkEnd w:id="99"/>
      <w:bookmarkEnd w:id="100"/>
    </w:p>
    <w:p w14:paraId="418CC5A1" w14:textId="50867D9D" w:rsidR="001A5763" w:rsidRPr="003F709C" w:rsidRDefault="007E2D3E" w:rsidP="001A5763">
      <w:r w:rsidRPr="003F709C">
        <w:t xml:space="preserve">The </w:t>
      </w:r>
      <w:proofErr w:type="spellStart"/>
      <w:r w:rsidRPr="003F709C">
        <w:t>re.search</w:t>
      </w:r>
      <w:proofErr w:type="spellEnd"/>
      <w:r w:rsidRPr="003F709C">
        <w:t xml:space="preserve"> expression scans the entire string and returns the first successful match.</w:t>
      </w:r>
    </w:p>
    <w:p w14:paraId="6304D29A" w14:textId="77777777" w:rsidR="007E2D3E" w:rsidRPr="003F709C" w:rsidRDefault="007E2D3E" w:rsidP="00E978EC">
      <w:r w:rsidRPr="003F709C">
        <w:t>Function syntax:</w:t>
      </w:r>
    </w:p>
    <w:p w14:paraId="4B104259" w14:textId="77777777" w:rsidR="007E2D3E" w:rsidRPr="003F709C" w:rsidRDefault="007E2D3E" w:rsidP="00E978EC">
      <w:proofErr w:type="spellStart"/>
      <w:proofErr w:type="gramStart"/>
      <w:r w:rsidRPr="003F709C">
        <w:t>re.search</w:t>
      </w:r>
      <w:proofErr w:type="spellEnd"/>
      <w:r w:rsidRPr="003F709C">
        <w:t>(</w:t>
      </w:r>
      <w:proofErr w:type="gramEnd"/>
      <w:r w:rsidRPr="003F709C">
        <w:t>pattern, string, flags=0)</w:t>
      </w:r>
    </w:p>
    <w:p w14:paraId="49CE3975" w14:textId="77777777" w:rsidR="007E2D3E" w:rsidRPr="003F709C" w:rsidRDefault="007E2D3E" w:rsidP="00E978EC">
      <w:r w:rsidRPr="003F709C">
        <w:t>Example:</w:t>
      </w:r>
    </w:p>
    <w:p w14:paraId="077F1147"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import</w:t>
      </w:r>
      <w:proofErr w:type="gramEnd"/>
      <w:r w:rsidRPr="003F709C">
        <w:t xml:space="preserve"> re</w:t>
      </w:r>
    </w:p>
    <w:p w14:paraId="30C6871E" w14:textId="4E178024"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re.search</w:t>
      </w:r>
      <w:proofErr w:type="spellEnd"/>
      <w:r w:rsidRPr="003F709C">
        <w:t>('www', '</w:t>
      </w:r>
      <w:proofErr w:type="spellStart"/>
      <w:r w:rsidRPr="003F709C">
        <w:t>www.huawei.com</w:t>
      </w:r>
      <w:proofErr w:type="spellEnd"/>
      <w:r w:rsidRPr="003F709C">
        <w:t xml:space="preserve">')) </w:t>
      </w:r>
      <w:r w:rsidR="00992DB8">
        <w:tab/>
        <w:t xml:space="preserve"> </w:t>
      </w:r>
      <w:r w:rsidRPr="003F709C">
        <w:t># Search for www from the start.</w:t>
      </w:r>
    </w:p>
    <w:p w14:paraId="4B3A57D3" w14:textId="4E528079"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re.search</w:t>
      </w:r>
      <w:proofErr w:type="spellEnd"/>
      <w:r w:rsidRPr="003F709C">
        <w:t>('com', '</w:t>
      </w:r>
      <w:proofErr w:type="spellStart"/>
      <w:r w:rsidRPr="003F709C">
        <w:t>www.huawei.com</w:t>
      </w:r>
      <w:proofErr w:type="spellEnd"/>
      <w:r w:rsidRPr="003F709C">
        <w:t xml:space="preserve">')) </w:t>
      </w:r>
      <w:r w:rsidR="00992DB8">
        <w:tab/>
        <w:t xml:space="preserve"> </w:t>
      </w:r>
      <w:r w:rsidRPr="003F709C">
        <w:t>#</w:t>
      </w:r>
      <w:r w:rsidR="00992DB8">
        <w:t xml:space="preserve"> </w:t>
      </w:r>
      <w:r w:rsidRPr="003F709C">
        <w:t>Search for com to the end.</w:t>
      </w:r>
    </w:p>
    <w:p w14:paraId="18480FE6" w14:textId="1D407EF0"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re.search</w:t>
      </w:r>
      <w:proofErr w:type="spellEnd"/>
      <w:r w:rsidRPr="003F709C">
        <w:t>('.*com$','</w:t>
      </w:r>
      <w:proofErr w:type="spellStart"/>
      <w:r w:rsidRPr="003F709C">
        <w:t>www.huawei.com</w:t>
      </w:r>
      <w:proofErr w:type="spellEnd"/>
      <w:r w:rsidRPr="003F709C">
        <w:t xml:space="preserve">')) </w:t>
      </w:r>
      <w:r w:rsidR="00992DB8">
        <w:tab/>
        <w:t xml:space="preserve"> </w:t>
      </w:r>
      <w:r w:rsidRPr="003F709C">
        <w:t># Match an object whose name ends with .com.</w:t>
      </w:r>
    </w:p>
    <w:p w14:paraId="1F96A0A8"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re.search</w:t>
      </w:r>
      <w:proofErr w:type="spellEnd"/>
      <w:r w:rsidRPr="003F709C">
        <w:t>('COM', 'www.huawei.com',</w:t>
      </w:r>
      <w:proofErr w:type="spellStart"/>
      <w:r w:rsidRPr="003F709C">
        <w:t>re.I</w:t>
      </w:r>
      <w:proofErr w:type="spellEnd"/>
      <w:r w:rsidRPr="003F709C">
        <w:t>)) # Case insensitive.</w:t>
      </w:r>
    </w:p>
    <w:p w14:paraId="709E060D" w14:textId="77777777" w:rsidR="007E2D3E" w:rsidRPr="003F709C" w:rsidRDefault="007E2D3E" w:rsidP="00E978EC">
      <w:r w:rsidRPr="003F709C">
        <w:t>Output:</w:t>
      </w:r>
    </w:p>
    <w:p w14:paraId="795B0353"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&lt;</w:t>
      </w:r>
      <w:proofErr w:type="spellStart"/>
      <w:r w:rsidRPr="003F709C">
        <w:t>re.Match</w:t>
      </w:r>
      <w:proofErr w:type="spellEnd"/>
      <w:r w:rsidRPr="003F709C">
        <w:t xml:space="preserve"> object; span</w:t>
      </w:r>
      <w:proofErr w:type="gramStart"/>
      <w:r w:rsidRPr="003F709C">
        <w:t>=(</w:t>
      </w:r>
      <w:proofErr w:type="gramEnd"/>
      <w:r w:rsidRPr="003F709C">
        <w:t xml:space="preserve">0, 3), match='www'&gt; </w:t>
      </w:r>
    </w:p>
    <w:p w14:paraId="339B88D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&lt;</w:t>
      </w:r>
      <w:proofErr w:type="spellStart"/>
      <w:r w:rsidRPr="003F709C">
        <w:t>re.Match</w:t>
      </w:r>
      <w:proofErr w:type="spellEnd"/>
      <w:r w:rsidRPr="003F709C">
        <w:t xml:space="preserve"> object; span</w:t>
      </w:r>
      <w:proofErr w:type="gramStart"/>
      <w:r w:rsidRPr="003F709C">
        <w:t>=(</w:t>
      </w:r>
      <w:proofErr w:type="gramEnd"/>
      <w:r w:rsidRPr="003F709C">
        <w:t xml:space="preserve">11, 14), match='com'&gt; </w:t>
      </w:r>
    </w:p>
    <w:p w14:paraId="70DDFD37"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&lt;</w:t>
      </w:r>
      <w:proofErr w:type="spellStart"/>
      <w:r w:rsidRPr="003F709C">
        <w:t>re.Match</w:t>
      </w:r>
      <w:proofErr w:type="spellEnd"/>
      <w:r w:rsidRPr="003F709C">
        <w:t xml:space="preserve"> object; span</w:t>
      </w:r>
      <w:proofErr w:type="gramStart"/>
      <w:r w:rsidRPr="003F709C">
        <w:t>=(</w:t>
      </w:r>
      <w:proofErr w:type="gramEnd"/>
      <w:r w:rsidRPr="003F709C">
        <w:t xml:space="preserve">0, 14), match='www.huawei.com'&gt; </w:t>
      </w:r>
    </w:p>
    <w:p w14:paraId="0F482803"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&lt;</w:t>
      </w:r>
      <w:proofErr w:type="spellStart"/>
      <w:r w:rsidRPr="003F709C">
        <w:t>re.Match</w:t>
      </w:r>
      <w:proofErr w:type="spellEnd"/>
      <w:r w:rsidRPr="003F709C">
        <w:t xml:space="preserve"> object; span</w:t>
      </w:r>
      <w:proofErr w:type="gramStart"/>
      <w:r w:rsidRPr="003F709C">
        <w:t>=(</w:t>
      </w:r>
      <w:proofErr w:type="gramEnd"/>
      <w:r w:rsidRPr="003F709C">
        <w:t>11, 14), match='com'&gt;</w:t>
      </w:r>
    </w:p>
    <w:p w14:paraId="5E33A679" w14:textId="77777777" w:rsidR="007E2D3E" w:rsidRPr="00E25588" w:rsidRDefault="007E2D3E" w:rsidP="00E978EC">
      <w:pPr>
        <w:pStyle w:val="40"/>
        <w:rPr>
          <w:rFonts w:hint="default"/>
        </w:rPr>
      </w:pPr>
      <w:bookmarkStart w:id="101" w:name="_Toc46134859"/>
      <w:bookmarkStart w:id="102" w:name="_Toc47087251"/>
      <w:r w:rsidRPr="00E25588">
        <w:t>Retrieval and Replacement</w:t>
      </w:r>
      <w:bookmarkEnd w:id="101"/>
      <w:bookmarkEnd w:id="102"/>
    </w:p>
    <w:p w14:paraId="7E865050" w14:textId="77777777" w:rsidR="007E2D3E" w:rsidRPr="003F709C" w:rsidRDefault="007E2D3E" w:rsidP="00E978EC">
      <w:r w:rsidRPr="003F709C">
        <w:t xml:space="preserve">The re module of Python provides the </w:t>
      </w:r>
      <w:proofErr w:type="spellStart"/>
      <w:r w:rsidRPr="003F709C">
        <w:t>re.sub</w:t>
      </w:r>
      <w:proofErr w:type="spellEnd"/>
      <w:r w:rsidRPr="003F709C">
        <w:t xml:space="preserve"> expression to replace the matching items in the string.</w:t>
      </w:r>
    </w:p>
    <w:p w14:paraId="01C3FD89" w14:textId="77777777" w:rsidR="007E2D3E" w:rsidRPr="003F709C" w:rsidRDefault="007E2D3E" w:rsidP="00E978EC">
      <w:pPr>
        <w:keepNext/>
      </w:pPr>
      <w:r w:rsidRPr="003F709C">
        <w:lastRenderedPageBreak/>
        <w:t>Syntax:</w:t>
      </w:r>
    </w:p>
    <w:p w14:paraId="56E2169B" w14:textId="77777777" w:rsidR="007E2D3E" w:rsidRPr="003F709C" w:rsidRDefault="007E2D3E" w:rsidP="00E978EC">
      <w:proofErr w:type="spellStart"/>
      <w:proofErr w:type="gramStart"/>
      <w:r w:rsidRPr="003F709C">
        <w:t>re.sub</w:t>
      </w:r>
      <w:proofErr w:type="spellEnd"/>
      <w:r w:rsidRPr="003F709C">
        <w:t>(</w:t>
      </w:r>
      <w:proofErr w:type="gramEnd"/>
      <w:r w:rsidRPr="003F709C">
        <w:t xml:space="preserve">pattern, </w:t>
      </w:r>
      <w:proofErr w:type="spellStart"/>
      <w:r w:rsidRPr="003F709C">
        <w:t>repl</w:t>
      </w:r>
      <w:proofErr w:type="spellEnd"/>
      <w:r w:rsidRPr="003F709C">
        <w:t>, string, count=0, flags=0)</w:t>
      </w:r>
    </w:p>
    <w:p w14:paraId="3A8A2E19" w14:textId="479B256A" w:rsidR="007E2D3E" w:rsidRPr="003F709C" w:rsidRDefault="007E2D3E" w:rsidP="00E978EC">
      <w:proofErr w:type="gramStart"/>
      <w:r w:rsidRPr="003F709C">
        <w:t>pattern</w:t>
      </w:r>
      <w:proofErr w:type="gramEnd"/>
      <w:r w:rsidRPr="003F709C">
        <w:t xml:space="preserve"> indicates regular expression</w:t>
      </w:r>
      <w:r w:rsidR="00373C4D">
        <w:rPr>
          <w:rFonts w:hint="eastAsia"/>
        </w:rPr>
        <w:t>,</w:t>
      </w:r>
      <w:r w:rsidR="00373C4D">
        <w:t xml:space="preserve"> </w:t>
      </w:r>
      <w:proofErr w:type="spellStart"/>
      <w:r w:rsidRPr="003F709C">
        <w:t>repl</w:t>
      </w:r>
      <w:proofErr w:type="spellEnd"/>
      <w:r w:rsidRPr="003F709C">
        <w:t xml:space="preserve"> indicates the replacement string, which can also be a function</w:t>
      </w:r>
      <w:r w:rsidR="00373C4D">
        <w:t>, and s</w:t>
      </w:r>
      <w:r w:rsidRPr="003F709C">
        <w:t>tring indicates the original object for search. Count</w:t>
      </w:r>
      <w:r w:rsidR="00373C4D">
        <w:t xml:space="preserve"> refers to the maximum number of replacements (the</w:t>
      </w:r>
      <w:r w:rsidRPr="003F709C">
        <w:t xml:space="preserve"> value 0 indicates all</w:t>
      </w:r>
      <w:r w:rsidR="00373C4D">
        <w:t>)</w:t>
      </w:r>
      <w:r w:rsidRPr="003F709C">
        <w:t>.</w:t>
      </w:r>
    </w:p>
    <w:p w14:paraId="6217543D" w14:textId="77777777" w:rsidR="007E2D3E" w:rsidRPr="003F709C" w:rsidRDefault="007E2D3E" w:rsidP="00E978EC">
      <w:r w:rsidRPr="003F709C">
        <w:t>Example:</w:t>
      </w:r>
    </w:p>
    <w:p w14:paraId="34079C3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import</w:t>
      </w:r>
      <w:proofErr w:type="gramEnd"/>
      <w:r w:rsidRPr="003F709C">
        <w:t xml:space="preserve"> re  </w:t>
      </w:r>
    </w:p>
    <w:p w14:paraId="23011E69"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re.sub</w:t>
      </w:r>
      <w:proofErr w:type="spellEnd"/>
      <w:r w:rsidRPr="003F709C">
        <w:t>('^</w:t>
      </w:r>
      <w:proofErr w:type="spellStart"/>
      <w:r w:rsidRPr="003F709C">
        <w:t>WWW','support</w:t>
      </w:r>
      <w:proofErr w:type="spellEnd"/>
      <w:r w:rsidRPr="003F709C">
        <w:t>', '</w:t>
      </w:r>
      <w:proofErr w:type="spellStart"/>
      <w:r w:rsidRPr="003F709C">
        <w:t>www.huawei.com',flags</w:t>
      </w:r>
      <w:proofErr w:type="spellEnd"/>
      <w:r w:rsidRPr="003F709C">
        <w:t>=</w:t>
      </w:r>
      <w:proofErr w:type="spellStart"/>
      <w:r w:rsidRPr="003F709C">
        <w:t>re.I</w:t>
      </w:r>
      <w:proofErr w:type="spellEnd"/>
      <w:r w:rsidRPr="003F709C">
        <w:t>)) # Replace www with support.</w:t>
      </w:r>
    </w:p>
    <w:p w14:paraId="7CF8649A" w14:textId="77777777" w:rsidR="007E2D3E" w:rsidRPr="003F709C" w:rsidRDefault="007E2D3E" w:rsidP="00E978EC">
      <w:r w:rsidRPr="003F709C">
        <w:t>Output:</w:t>
      </w:r>
    </w:p>
    <w:p w14:paraId="60386C9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support.huawei.com</w:t>
      </w:r>
    </w:p>
    <w:p w14:paraId="6FA9E3FE" w14:textId="77777777" w:rsidR="007E2D3E" w:rsidRPr="00E25588" w:rsidRDefault="007E2D3E" w:rsidP="00E978EC">
      <w:pPr>
        <w:pStyle w:val="40"/>
        <w:rPr>
          <w:rFonts w:hint="default"/>
        </w:rPr>
      </w:pPr>
      <w:bookmarkStart w:id="103" w:name="_Toc46134860"/>
      <w:bookmarkStart w:id="104" w:name="_Toc47087252"/>
      <w:r w:rsidRPr="00E25588">
        <w:t>re.compile</w:t>
      </w:r>
      <w:bookmarkEnd w:id="103"/>
      <w:bookmarkEnd w:id="104"/>
    </w:p>
    <w:p w14:paraId="639C8800" w14:textId="77777777" w:rsidR="007E2D3E" w:rsidRPr="003F709C" w:rsidRDefault="007E2D3E" w:rsidP="00E978EC">
      <w:r w:rsidRPr="003F709C">
        <w:t xml:space="preserve">The compile function is used to compile regular expressions and generate a regular expression object (pattern), which can be called by the </w:t>
      </w:r>
      <w:proofErr w:type="gramStart"/>
      <w:r w:rsidRPr="003F709C">
        <w:t>match(</w:t>
      </w:r>
      <w:proofErr w:type="gramEnd"/>
      <w:r w:rsidRPr="003F709C">
        <w:t>) and search() functions.</w:t>
      </w:r>
    </w:p>
    <w:p w14:paraId="071A443E" w14:textId="77777777" w:rsidR="007E2D3E" w:rsidRPr="003F709C" w:rsidRDefault="007E2D3E" w:rsidP="00E978EC">
      <w:r w:rsidRPr="003F709C">
        <w:t>The syntax format is as follows:</w:t>
      </w:r>
    </w:p>
    <w:p w14:paraId="15B8A2A4" w14:textId="77777777" w:rsidR="007E2D3E" w:rsidRPr="003F709C" w:rsidRDefault="007E2D3E" w:rsidP="00E978EC">
      <w:proofErr w:type="spellStart"/>
      <w:proofErr w:type="gramStart"/>
      <w:r w:rsidRPr="003F709C">
        <w:t>re.compile</w:t>
      </w:r>
      <w:proofErr w:type="spellEnd"/>
      <w:r w:rsidRPr="003F709C">
        <w:t>(</w:t>
      </w:r>
      <w:proofErr w:type="gramEnd"/>
      <w:r w:rsidRPr="003F709C">
        <w:t>pattern[, flags])</w:t>
      </w:r>
    </w:p>
    <w:p w14:paraId="6744362E" w14:textId="77777777" w:rsidR="007E2D3E" w:rsidRPr="003F709C" w:rsidRDefault="007E2D3E" w:rsidP="00E978EC">
      <w:r w:rsidRPr="003F709C">
        <w:t>Example:</w:t>
      </w:r>
    </w:p>
    <w:p w14:paraId="3EDF834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import</w:t>
      </w:r>
      <w:proofErr w:type="gramEnd"/>
      <w:r w:rsidRPr="003F709C">
        <w:t xml:space="preserve"> re </w:t>
      </w:r>
    </w:p>
    <w:p w14:paraId="1FBC7C09"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pattern</w:t>
      </w:r>
      <w:proofErr w:type="gramEnd"/>
      <w:r w:rsidRPr="003F709C">
        <w:t xml:space="preserve"> = </w:t>
      </w:r>
      <w:proofErr w:type="spellStart"/>
      <w:r w:rsidRPr="003F709C">
        <w:t>re.compile</w:t>
      </w:r>
      <w:proofErr w:type="spellEnd"/>
      <w:r w:rsidRPr="003F709C">
        <w:t xml:space="preserve">('\d+') # Match with at least one digit. </w:t>
      </w:r>
    </w:p>
    <w:p w14:paraId="1CEF2A0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 (</w:t>
      </w:r>
      <w:proofErr w:type="spellStart"/>
      <w:r w:rsidRPr="003F709C">
        <w:t>pattern.match</w:t>
      </w:r>
      <w:proofErr w:type="spellEnd"/>
      <w:r w:rsidRPr="003F709C">
        <w:t>('</w:t>
      </w:r>
      <w:proofErr w:type="spellStart"/>
      <w:r w:rsidRPr="003F709C">
        <w:t>www.huawei123.com</w:t>
      </w:r>
      <w:proofErr w:type="spellEnd"/>
      <w:r w:rsidRPr="003F709C">
        <w:t xml:space="preserve">')) # Check whether the header contains digits. No match. </w:t>
      </w:r>
    </w:p>
    <w:p w14:paraId="1E2D2B30"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The first digit is returned for print (</w:t>
      </w:r>
      <w:proofErr w:type="spellStart"/>
      <w:proofErr w:type="gramStart"/>
      <w:r w:rsidRPr="003F709C">
        <w:t>pattern.search</w:t>
      </w:r>
      <w:proofErr w:type="spellEnd"/>
      <w:r w:rsidRPr="003F709C">
        <w:t>(</w:t>
      </w:r>
      <w:proofErr w:type="gramEnd"/>
      <w:r w:rsidRPr="003F709C">
        <w:t>'</w:t>
      </w:r>
      <w:proofErr w:type="spellStart"/>
      <w:r w:rsidRPr="003F709C">
        <w:t>www.huawei123.com</w:t>
      </w:r>
      <w:proofErr w:type="spellEnd"/>
      <w:r w:rsidRPr="003F709C">
        <w:t>')) # Search and return the first digit.</w:t>
      </w:r>
    </w:p>
    <w:p w14:paraId="45DE8A95" w14:textId="77777777" w:rsidR="007E2D3E" w:rsidRPr="003F709C" w:rsidRDefault="007E2D3E" w:rsidP="00E978EC">
      <w:r w:rsidRPr="003F709C">
        <w:t>Output:</w:t>
      </w:r>
    </w:p>
    <w:p w14:paraId="05774E2C"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None </w:t>
      </w:r>
    </w:p>
    <w:p w14:paraId="4CFEB1D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&lt;</w:t>
      </w:r>
      <w:proofErr w:type="spellStart"/>
      <w:r w:rsidRPr="003F709C">
        <w:t>re.Match</w:t>
      </w:r>
      <w:proofErr w:type="spellEnd"/>
      <w:r w:rsidRPr="003F709C">
        <w:t xml:space="preserve"> object; span</w:t>
      </w:r>
      <w:proofErr w:type="gramStart"/>
      <w:r w:rsidRPr="003F709C">
        <w:t>=(</w:t>
      </w:r>
      <w:proofErr w:type="gramEnd"/>
      <w:r w:rsidRPr="003F709C">
        <w:t>10, 13), match='123'&gt;</w:t>
      </w:r>
    </w:p>
    <w:p w14:paraId="61FA8137" w14:textId="77777777" w:rsidR="007E2D3E" w:rsidRPr="00E25588" w:rsidRDefault="007E2D3E" w:rsidP="00E978EC">
      <w:pPr>
        <w:pStyle w:val="40"/>
        <w:rPr>
          <w:rFonts w:hint="default"/>
        </w:rPr>
      </w:pPr>
      <w:bookmarkStart w:id="105" w:name="_Toc46134861"/>
      <w:bookmarkStart w:id="106" w:name="_Toc47087253"/>
      <w:r w:rsidRPr="00E25588">
        <w:t>findall</w:t>
      </w:r>
      <w:bookmarkEnd w:id="105"/>
      <w:bookmarkEnd w:id="106"/>
    </w:p>
    <w:p w14:paraId="623C0693" w14:textId="77777777" w:rsidR="007E2D3E" w:rsidRPr="003F709C" w:rsidRDefault="007E2D3E" w:rsidP="00E978EC">
      <w:proofErr w:type="spellStart"/>
      <w:proofErr w:type="gramStart"/>
      <w:r w:rsidRPr="003F709C">
        <w:t>findall</w:t>
      </w:r>
      <w:proofErr w:type="spellEnd"/>
      <w:proofErr w:type="gramEnd"/>
      <w:r w:rsidRPr="003F709C">
        <w:t xml:space="preserve"> indicates that all substrings that match the regular expression are found in the string and a list is returned. If no substring is found, an empty list is returned.</w:t>
      </w:r>
    </w:p>
    <w:p w14:paraId="33D52F50" w14:textId="77777777" w:rsidR="007E2D3E" w:rsidRPr="003F709C" w:rsidRDefault="007E2D3E" w:rsidP="00E978EC">
      <w:r w:rsidRPr="003F709C">
        <w:t>The syntax format is as follows:</w:t>
      </w:r>
    </w:p>
    <w:p w14:paraId="1484D7D9" w14:textId="77777777" w:rsidR="007E2D3E" w:rsidRPr="003F709C" w:rsidRDefault="007E2D3E" w:rsidP="00E978EC">
      <w:proofErr w:type="spellStart"/>
      <w:proofErr w:type="gramStart"/>
      <w:r w:rsidRPr="003F709C">
        <w:t>findall</w:t>
      </w:r>
      <w:proofErr w:type="spellEnd"/>
      <w:r w:rsidRPr="003F709C">
        <w:t>(</w:t>
      </w:r>
      <w:proofErr w:type="gramEnd"/>
      <w:r w:rsidRPr="003F709C">
        <w:t xml:space="preserve">string[, </w:t>
      </w:r>
      <w:proofErr w:type="spellStart"/>
      <w:r w:rsidRPr="003F709C">
        <w:t>pos</w:t>
      </w:r>
      <w:proofErr w:type="spellEnd"/>
      <w:r w:rsidRPr="003F709C">
        <w:t xml:space="preserve">[, </w:t>
      </w:r>
      <w:proofErr w:type="spellStart"/>
      <w:r w:rsidRPr="003F709C">
        <w:t>endpos</w:t>
      </w:r>
      <w:proofErr w:type="spellEnd"/>
      <w:r w:rsidRPr="003F709C">
        <w:t>]])</w:t>
      </w:r>
    </w:p>
    <w:p w14:paraId="475953C2" w14:textId="4910D64F" w:rsidR="007E2D3E" w:rsidRPr="003F709C" w:rsidRDefault="007E2D3E" w:rsidP="00E978EC">
      <w:proofErr w:type="gramStart"/>
      <w:r w:rsidRPr="003F709C">
        <w:t>s</w:t>
      </w:r>
      <w:r w:rsidR="000A347E">
        <w:t>tring</w:t>
      </w:r>
      <w:proofErr w:type="gramEnd"/>
      <w:r w:rsidR="000A347E">
        <w:t xml:space="preserve">: the string to be matched; </w:t>
      </w:r>
      <w:proofErr w:type="spellStart"/>
      <w:r w:rsidRPr="003F709C">
        <w:t>Pos</w:t>
      </w:r>
      <w:proofErr w:type="spellEnd"/>
      <w:r w:rsidRPr="003F709C">
        <w:t>: start position of the string, 0 as default</w:t>
      </w:r>
      <w:r w:rsidR="000A347E">
        <w:t>;</w:t>
      </w:r>
      <w:r w:rsidRPr="003F709C">
        <w:t xml:space="preserve"> </w:t>
      </w:r>
      <w:proofErr w:type="spellStart"/>
      <w:r w:rsidRPr="003F709C">
        <w:t>Endpos</w:t>
      </w:r>
      <w:proofErr w:type="spellEnd"/>
      <w:r w:rsidRPr="003F709C">
        <w:t>: end position of the string, string length as default</w:t>
      </w:r>
    </w:p>
    <w:p w14:paraId="48EF0E98" w14:textId="77777777" w:rsidR="007E2D3E" w:rsidRPr="003F709C" w:rsidRDefault="007E2D3E" w:rsidP="00E978EC">
      <w:r w:rsidRPr="003F709C">
        <w:t>Example:</w:t>
      </w:r>
    </w:p>
    <w:p w14:paraId="160FC43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import</w:t>
      </w:r>
      <w:proofErr w:type="gramEnd"/>
      <w:r w:rsidRPr="003F709C">
        <w:t xml:space="preserve"> re </w:t>
      </w:r>
    </w:p>
    <w:p w14:paraId="75E8755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pattern</w:t>
      </w:r>
      <w:proofErr w:type="gramEnd"/>
      <w:r w:rsidRPr="003F709C">
        <w:t xml:space="preserve"> = </w:t>
      </w:r>
      <w:proofErr w:type="spellStart"/>
      <w:r w:rsidRPr="003F709C">
        <w:t>re.compile</w:t>
      </w:r>
      <w:proofErr w:type="spellEnd"/>
      <w:r w:rsidRPr="003F709C">
        <w:t xml:space="preserve">('\d+') # Match with at least one digit. </w:t>
      </w:r>
    </w:p>
    <w:p w14:paraId="71EB2768"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pattern.findall</w:t>
      </w:r>
      <w:proofErr w:type="spellEnd"/>
      <w:r w:rsidRPr="003F709C">
        <w:t>('</w:t>
      </w:r>
      <w:proofErr w:type="spellStart"/>
      <w:r w:rsidRPr="003F709C">
        <w:t>www.huawei123.com</w:t>
      </w:r>
      <w:proofErr w:type="spellEnd"/>
      <w:r w:rsidRPr="003F709C">
        <w:t xml:space="preserve"> \n 345')) # Search all strings.</w:t>
      </w:r>
    </w:p>
    <w:p w14:paraId="6553AAA7" w14:textId="25FA7BCD" w:rsidR="007E2D3E" w:rsidRPr="003F709C" w:rsidRDefault="007E2D3E" w:rsidP="00E978EC">
      <w:r w:rsidRPr="003F709C">
        <w:lastRenderedPageBreak/>
        <w:t>Output</w:t>
      </w:r>
      <w:r w:rsidR="000A347E">
        <w:t>:</w:t>
      </w:r>
    </w:p>
    <w:p w14:paraId="55C6BBD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['123', '345']</w:t>
      </w:r>
    </w:p>
    <w:p w14:paraId="4420BB30" w14:textId="77777777" w:rsidR="007E2D3E" w:rsidRPr="00E25588" w:rsidRDefault="007E2D3E" w:rsidP="00E978EC">
      <w:pPr>
        <w:pStyle w:val="40"/>
        <w:rPr>
          <w:rFonts w:hint="default"/>
        </w:rPr>
      </w:pPr>
      <w:bookmarkStart w:id="107" w:name="_Toc46134862"/>
      <w:bookmarkStart w:id="108" w:name="_Toc47087254"/>
      <w:r w:rsidRPr="00E25588">
        <w:t>re.split()</w:t>
      </w:r>
      <w:bookmarkEnd w:id="107"/>
      <w:bookmarkEnd w:id="108"/>
    </w:p>
    <w:p w14:paraId="36B9EDFD" w14:textId="77777777" w:rsidR="007E2D3E" w:rsidRPr="003F709C" w:rsidRDefault="007E2D3E" w:rsidP="00E978EC">
      <w:r w:rsidRPr="003F709C">
        <w:t>The split expression splits a string based on the matched substring and returns a list. This expression is used as follows:</w:t>
      </w:r>
    </w:p>
    <w:p w14:paraId="15EBDCAD" w14:textId="77777777" w:rsidR="007E2D3E" w:rsidRPr="003F709C" w:rsidRDefault="007E2D3E" w:rsidP="00E978EC">
      <w:proofErr w:type="spellStart"/>
      <w:proofErr w:type="gramStart"/>
      <w:r w:rsidRPr="003F709C">
        <w:t>re.split</w:t>
      </w:r>
      <w:proofErr w:type="spellEnd"/>
      <w:r w:rsidRPr="003F709C">
        <w:t>(</w:t>
      </w:r>
      <w:proofErr w:type="gramEnd"/>
      <w:r w:rsidRPr="003F709C">
        <w:t xml:space="preserve">pattern, string[, </w:t>
      </w:r>
      <w:proofErr w:type="spellStart"/>
      <w:r w:rsidRPr="003F709C">
        <w:t>maxsplit</w:t>
      </w:r>
      <w:proofErr w:type="spellEnd"/>
      <w:r w:rsidRPr="003F709C">
        <w:t>=0, flags=0])</w:t>
      </w:r>
    </w:p>
    <w:p w14:paraId="147DA38E" w14:textId="74B66FDF" w:rsidR="007E2D3E" w:rsidRPr="003F709C" w:rsidRDefault="007E2D3E" w:rsidP="00E978EC">
      <w:proofErr w:type="gramStart"/>
      <w:r w:rsidRPr="003F709C">
        <w:t>pattern</w:t>
      </w:r>
      <w:proofErr w:type="gramEnd"/>
      <w:r w:rsidRPr="003F709C">
        <w:t>: regular expression</w:t>
      </w:r>
      <w:r w:rsidR="000A347E">
        <w:t>;</w:t>
      </w:r>
      <w:r w:rsidRPr="003F709C">
        <w:t xml:space="preserve"> string: string to be matched</w:t>
      </w:r>
      <w:r w:rsidR="000A347E">
        <w:t>;</w:t>
      </w:r>
      <w:r w:rsidRPr="003F709C">
        <w:t xml:space="preserve"> </w:t>
      </w:r>
      <w:proofErr w:type="spellStart"/>
      <w:r w:rsidRPr="003F709C">
        <w:t>Maxsplit</w:t>
      </w:r>
      <w:proofErr w:type="spellEnd"/>
      <w:r w:rsidRPr="003F709C">
        <w:t>: maximum splitting times, 0 as default, indicating no limit on splitting times</w:t>
      </w:r>
    </w:p>
    <w:p w14:paraId="32F835BC" w14:textId="77777777" w:rsidR="007E2D3E" w:rsidRPr="003F709C" w:rsidRDefault="007E2D3E" w:rsidP="00E978EC">
      <w:r w:rsidRPr="003F709C">
        <w:t>Example:</w:t>
      </w:r>
    </w:p>
    <w:p w14:paraId="77323B2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import</w:t>
      </w:r>
      <w:proofErr w:type="gramEnd"/>
      <w:r w:rsidRPr="003F709C">
        <w:t xml:space="preserve"> re </w:t>
      </w:r>
    </w:p>
    <w:p w14:paraId="5D13F014"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s = </w:t>
      </w:r>
      <w:proofErr w:type="spellStart"/>
      <w:proofErr w:type="gramStart"/>
      <w:r w:rsidRPr="003F709C">
        <w:t>re.split</w:t>
      </w:r>
      <w:proofErr w:type="spellEnd"/>
      <w:r w:rsidRPr="003F709C">
        <w:t>(</w:t>
      </w:r>
      <w:proofErr w:type="gramEnd"/>
      <w:r w:rsidRPr="003F709C">
        <w:t>'\W+', '</w:t>
      </w:r>
      <w:proofErr w:type="spellStart"/>
      <w:r w:rsidRPr="003F709C">
        <w:t>www.huawei.com</w:t>
      </w:r>
      <w:proofErr w:type="spellEnd"/>
      <w:r w:rsidRPr="003F709C">
        <w:t xml:space="preserve">') # \W+ indicates that non-English characters and digits are split for one or more times. </w:t>
      </w:r>
    </w:p>
    <w:p w14:paraId="60EE0FF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print(s)</w:t>
      </w:r>
      <w:proofErr w:type="gramEnd"/>
    </w:p>
    <w:p w14:paraId="27E89696" w14:textId="77777777" w:rsidR="007E2D3E" w:rsidRPr="003F709C" w:rsidRDefault="007E2D3E" w:rsidP="00E978EC">
      <w:r w:rsidRPr="003F709C">
        <w:t>Output:</w:t>
      </w:r>
    </w:p>
    <w:p w14:paraId="20E5B004"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['www</w:t>
      </w:r>
      <w:proofErr w:type="gramEnd"/>
      <w:r w:rsidRPr="003F709C">
        <w:t>', '</w:t>
      </w:r>
      <w:proofErr w:type="spellStart"/>
      <w:r w:rsidRPr="003F709C">
        <w:t>huawei</w:t>
      </w:r>
      <w:proofErr w:type="spellEnd"/>
      <w:r w:rsidRPr="003F709C">
        <w:t>', 'com']</w:t>
      </w:r>
    </w:p>
    <w:p w14:paraId="269E53C9" w14:textId="77777777" w:rsidR="007E2D3E" w:rsidRPr="00E25588" w:rsidRDefault="007E2D3E" w:rsidP="00E978EC">
      <w:pPr>
        <w:pStyle w:val="3"/>
      </w:pPr>
      <w:bookmarkStart w:id="109" w:name="_Toc40713624"/>
      <w:bookmarkStart w:id="110" w:name="_Toc46134863"/>
      <w:bookmarkStart w:id="111" w:name="_Toc47087255"/>
      <w:r w:rsidRPr="00E25588">
        <w:t>Decorators</w:t>
      </w:r>
      <w:bookmarkEnd w:id="109"/>
      <w:bookmarkEnd w:id="110"/>
      <w:bookmarkEnd w:id="111"/>
    </w:p>
    <w:p w14:paraId="230100B1" w14:textId="77777777" w:rsidR="007E2D3E" w:rsidRPr="003F709C" w:rsidRDefault="007E2D3E" w:rsidP="00E978EC">
      <w:r w:rsidRPr="003F709C">
        <w:t>As essentially a Python function, a decorator is special as it returns a function. It can extend the functionality without changing the existing function. The syntax of a decorator starts with @. It is used as follows:</w:t>
      </w:r>
    </w:p>
    <w:p w14:paraId="78844264" w14:textId="77777777" w:rsidR="007E2D3E" w:rsidRPr="003F709C" w:rsidRDefault="007E2D3E" w:rsidP="00E978EC">
      <w:pPr>
        <w:pStyle w:val="ItemList"/>
      </w:pPr>
      <w:r w:rsidRPr="003F709C">
        <w:t>Build an initial function.</w:t>
      </w:r>
    </w:p>
    <w:p w14:paraId="04F3EA1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Here is a function to output “I am learning Decorators”.</w:t>
      </w:r>
    </w:p>
    <w:p w14:paraId="1C6866A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test(): </w:t>
      </w:r>
    </w:p>
    <w:p w14:paraId="6C35BBA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("I am learning Decorators.") </w:t>
      </w:r>
    </w:p>
    <w:p w14:paraId="646DB47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test()</w:t>
      </w:r>
      <w:proofErr w:type="gramEnd"/>
    </w:p>
    <w:p w14:paraId="5FB1F4C0" w14:textId="77777777" w:rsidR="007E2D3E" w:rsidRPr="003F709C" w:rsidRDefault="007E2D3E" w:rsidP="00E978EC">
      <w:pPr>
        <w:pStyle w:val="ItemListText"/>
      </w:pPr>
      <w:r w:rsidRPr="003F709C">
        <w:t>Output:</w:t>
      </w:r>
    </w:p>
    <w:p w14:paraId="490765A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I am learning Decorators.</w:t>
      </w:r>
    </w:p>
    <w:p w14:paraId="3BD4AEAF" w14:textId="77777777" w:rsidR="007E2D3E" w:rsidRPr="003F709C" w:rsidRDefault="007E2D3E" w:rsidP="00E978EC">
      <w:pPr>
        <w:pStyle w:val="ItemList"/>
      </w:pPr>
      <w:r w:rsidRPr="003F709C">
        <w:t>Extend functionality of the function.</w:t>
      </w:r>
    </w:p>
    <w:p w14:paraId="693E4DAF" w14:textId="77777777" w:rsidR="007E2D3E" w:rsidRPr="003F709C" w:rsidRDefault="007E2D3E" w:rsidP="00E978EC">
      <w:pPr>
        <w:pStyle w:val="ItemListText"/>
      </w:pPr>
      <w:r w:rsidRPr="003F709C">
        <w:t>Before extending functionality of the function, “I learned Python Data Structures” has to be output.</w:t>
      </w:r>
    </w:p>
    <w:p w14:paraId="163711D0" w14:textId="77777777" w:rsidR="007E2D3E" w:rsidRPr="003F709C" w:rsidRDefault="007E2D3E" w:rsidP="00E978EC">
      <w:pPr>
        <w:pStyle w:val="ItemListText"/>
      </w:pPr>
      <w:r w:rsidRPr="003F709C">
        <w:t>Generally, the solution is as follows:</w:t>
      </w:r>
    </w:p>
    <w:p w14:paraId="59B306D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test(): </w:t>
      </w:r>
    </w:p>
    <w:p w14:paraId="441B563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("I learned Python Data Structures.") </w:t>
      </w:r>
    </w:p>
    <w:p w14:paraId="67C7D84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("I am learning Decorators.")</w:t>
      </w:r>
    </w:p>
    <w:p w14:paraId="78C0A9CD" w14:textId="77777777" w:rsidR="007E2D3E" w:rsidRPr="003F709C" w:rsidRDefault="007E2D3E" w:rsidP="00E978EC">
      <w:pPr>
        <w:pStyle w:val="ItemListText"/>
      </w:pPr>
      <w:r w:rsidRPr="003F709C">
        <w:t>This solves the problem, but changes the existing function. If you want to solve the problem without changing the original function, you can use a decorator.</w:t>
      </w:r>
    </w:p>
    <w:p w14:paraId="123F1C68" w14:textId="77777777" w:rsidR="007E2D3E" w:rsidRPr="003F709C" w:rsidRDefault="007E2D3E" w:rsidP="00E978EC">
      <w:pPr>
        <w:pStyle w:val="ItemList"/>
        <w:keepNext/>
      </w:pPr>
      <w:r w:rsidRPr="003F709C">
        <w:lastRenderedPageBreak/>
        <w:t>Decorate the function using a decorator.</w:t>
      </w:r>
    </w:p>
    <w:p w14:paraId="1A3169DF" w14:textId="77777777" w:rsidR="007E2D3E" w:rsidRPr="003F709C" w:rsidRDefault="007E2D3E" w:rsidP="00E978EC">
      <w:pPr>
        <w:pStyle w:val="ItemListText"/>
      </w:pPr>
      <w:r w:rsidRPr="003F709C">
        <w:t xml:space="preserve">Define a new function </w:t>
      </w:r>
      <w:proofErr w:type="gramStart"/>
      <w:r w:rsidRPr="003F709C">
        <w:t>decorator(</w:t>
      </w:r>
      <w:proofErr w:type="gramEnd"/>
      <w:r w:rsidRPr="003F709C">
        <w:t xml:space="preserve">) whose parameter is a function and returned value is also a function. The </w:t>
      </w:r>
      <w:proofErr w:type="spellStart"/>
      <w:proofErr w:type="gramStart"/>
      <w:r w:rsidRPr="003F709C">
        <w:t>func</w:t>
      </w:r>
      <w:proofErr w:type="spellEnd"/>
      <w:r w:rsidRPr="003F709C">
        <w:t>(</w:t>
      </w:r>
      <w:proofErr w:type="gramEnd"/>
      <w:r w:rsidRPr="003F709C">
        <w:t xml:space="preserve">) function that is used as a parameter is executed inside the returned wrapper() function. Add @decoder to the start of the </w:t>
      </w:r>
      <w:proofErr w:type="gramStart"/>
      <w:r w:rsidRPr="003F709C">
        <w:t>test(</w:t>
      </w:r>
      <w:proofErr w:type="gramEnd"/>
      <w:r w:rsidRPr="003F709C">
        <w:t>) function to get a new function.</w:t>
      </w:r>
    </w:p>
    <w:p w14:paraId="74B74A4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decorator(</w:t>
      </w:r>
      <w:proofErr w:type="spellStart"/>
      <w:r w:rsidRPr="003F709C">
        <w:t>func</w:t>
      </w:r>
      <w:proofErr w:type="spellEnd"/>
      <w:r w:rsidRPr="003F709C">
        <w:t xml:space="preserve">): </w:t>
      </w:r>
    </w:p>
    <w:p w14:paraId="36AA785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def</w:t>
      </w:r>
      <w:proofErr w:type="spellEnd"/>
      <w:proofErr w:type="gramEnd"/>
      <w:r w:rsidRPr="003F709C">
        <w:t xml:space="preserve"> wrapper(): </w:t>
      </w:r>
    </w:p>
    <w:p w14:paraId="44D6772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("I learned Python Data Structures.") </w:t>
      </w:r>
    </w:p>
    <w:p w14:paraId="72A5975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func</w:t>
      </w:r>
      <w:proofErr w:type="spellEnd"/>
      <w:r w:rsidRPr="003F709C">
        <w:t>()</w:t>
      </w:r>
      <w:proofErr w:type="gramEnd"/>
      <w:r w:rsidRPr="003F709C">
        <w:t xml:space="preserve"> </w:t>
      </w:r>
    </w:p>
    <w:p w14:paraId="55ACAB3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return</w:t>
      </w:r>
      <w:proofErr w:type="gramEnd"/>
      <w:r w:rsidRPr="003F709C">
        <w:t xml:space="preserve"> wrapper </w:t>
      </w:r>
    </w:p>
    <w:p w14:paraId="5C31547D"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@decorator </w:t>
      </w:r>
    </w:p>
    <w:p w14:paraId="6B8334B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test(): </w:t>
      </w:r>
    </w:p>
    <w:p w14:paraId="238B6E7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("I am learning Decorators.") </w:t>
      </w:r>
    </w:p>
    <w:p w14:paraId="37196E13"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test()</w:t>
      </w:r>
      <w:proofErr w:type="gramEnd"/>
    </w:p>
    <w:p w14:paraId="65A09422" w14:textId="77777777" w:rsidR="007E2D3E" w:rsidRPr="003F709C" w:rsidRDefault="007E2D3E" w:rsidP="00E978EC">
      <w:pPr>
        <w:pStyle w:val="ItemListText"/>
      </w:pPr>
      <w:r w:rsidRPr="003F709C">
        <w:t>Output:</w:t>
      </w:r>
    </w:p>
    <w:p w14:paraId="5C5FD64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I learned Python Data Structures. </w:t>
      </w:r>
    </w:p>
    <w:p w14:paraId="63AB901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I am learning Decorators.</w:t>
      </w:r>
    </w:p>
    <w:p w14:paraId="47C4CF8D" w14:textId="77777777" w:rsidR="007E2D3E" w:rsidRPr="00E25588" w:rsidRDefault="007E2D3E" w:rsidP="00E978EC">
      <w:pPr>
        <w:pStyle w:val="3"/>
      </w:pPr>
      <w:bookmarkStart w:id="112" w:name="_Toc40713625"/>
      <w:bookmarkStart w:id="113" w:name="_Toc46134864"/>
      <w:bookmarkStart w:id="114" w:name="_Toc47087256"/>
      <w:r w:rsidRPr="00E25588">
        <w:t>Generators</w:t>
      </w:r>
      <w:bookmarkEnd w:id="112"/>
      <w:bookmarkEnd w:id="113"/>
      <w:bookmarkEnd w:id="114"/>
    </w:p>
    <w:p w14:paraId="645B2957" w14:textId="77777777" w:rsidR="007E2D3E" w:rsidRPr="003F709C" w:rsidRDefault="007E2D3E" w:rsidP="00E978EC">
      <w:r w:rsidRPr="003F709C">
        <w:t>Sometimes, the number of elements in a set is large. If all the elements are read and stored in the memory, there will be excessive hardware requirements. In this case, you can use a generator to get the subsequent elements in a set through loop.</w:t>
      </w:r>
    </w:p>
    <w:p w14:paraId="184DD5A2" w14:textId="77777777" w:rsidR="007E2D3E" w:rsidRPr="003F709C" w:rsidRDefault="007E2D3E" w:rsidP="00E978EC">
      <w:r w:rsidRPr="003F709C">
        <w:t>In Python, a function that uses the yield keyword is called generator. A generator can be used as follows:</w:t>
      </w:r>
    </w:p>
    <w:p w14:paraId="7D097852" w14:textId="20A472CD" w:rsidR="007E2D3E" w:rsidRPr="003F709C" w:rsidRDefault="007E2D3E" w:rsidP="00E978EC">
      <w:pPr>
        <w:pStyle w:val="ItemList"/>
      </w:pPr>
      <w:r w:rsidRPr="003F709C">
        <w:t xml:space="preserve">Create a generator </w:t>
      </w:r>
      <w:r w:rsidR="000A347E">
        <w:t>using</w:t>
      </w:r>
      <w:r w:rsidRPr="003F709C">
        <w:t xml:space="preserve"> list derivation.</w:t>
      </w:r>
    </w:p>
    <w:p w14:paraId="6F59E523" w14:textId="77777777" w:rsidR="007E2D3E" w:rsidRPr="003F709C" w:rsidRDefault="007E2D3E" w:rsidP="00E978EC">
      <w:pPr>
        <w:pStyle w:val="ItemListText"/>
      </w:pPr>
      <w:r w:rsidRPr="003F709C">
        <w:t>Use parentheses to write a generator.</w:t>
      </w:r>
    </w:p>
    <w:p w14:paraId="66B8599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G = (x*2 for x in </w:t>
      </w:r>
      <w:proofErr w:type="gramStart"/>
      <w:r w:rsidRPr="003F709C">
        <w:t>range(</w:t>
      </w:r>
      <w:proofErr w:type="gramEnd"/>
      <w:r w:rsidRPr="003F709C">
        <w:t xml:space="preserve">5)) #  Each x*2 in range(5) </w:t>
      </w:r>
    </w:p>
    <w:p w14:paraId="4951C2A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 xml:space="preserve">type(G)) </w:t>
      </w:r>
    </w:p>
    <w:p w14:paraId="60A587D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for</w:t>
      </w:r>
      <w:proofErr w:type="gramEnd"/>
      <w:r w:rsidRPr="003F709C">
        <w:t xml:space="preserve"> i in G: </w:t>
      </w:r>
    </w:p>
    <w:p w14:paraId="495910A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(i)</w:t>
      </w:r>
    </w:p>
    <w:p w14:paraId="78E0D6CB" w14:textId="77777777" w:rsidR="007E2D3E" w:rsidRPr="003F709C" w:rsidRDefault="007E2D3E" w:rsidP="00E978EC">
      <w:pPr>
        <w:pStyle w:val="ItemListText"/>
      </w:pPr>
      <w:r w:rsidRPr="003F709C">
        <w:t>Output:</w:t>
      </w:r>
    </w:p>
    <w:p w14:paraId="649D1AD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&lt;</w:t>
      </w:r>
      <w:proofErr w:type="gramStart"/>
      <w:r w:rsidRPr="003F709C">
        <w:t>class</w:t>
      </w:r>
      <w:proofErr w:type="gramEnd"/>
      <w:r w:rsidRPr="003F709C">
        <w:t xml:space="preserve"> 'generator'&gt; </w:t>
      </w:r>
    </w:p>
    <w:p w14:paraId="7A1A7B2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0 </w:t>
      </w:r>
    </w:p>
    <w:p w14:paraId="64F3359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2 </w:t>
      </w:r>
    </w:p>
    <w:p w14:paraId="615D064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4 </w:t>
      </w:r>
    </w:p>
    <w:p w14:paraId="48C6B2C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6 </w:t>
      </w:r>
    </w:p>
    <w:p w14:paraId="09C44B3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8</w:t>
      </w:r>
    </w:p>
    <w:p w14:paraId="4A8734AF" w14:textId="77777777" w:rsidR="007E2D3E" w:rsidRPr="003F709C" w:rsidRDefault="007E2D3E" w:rsidP="00E978EC">
      <w:pPr>
        <w:pStyle w:val="ItemList"/>
      </w:pPr>
      <w:r>
        <w:rPr>
          <w:rFonts w:hint="eastAsia"/>
        </w:rPr>
        <w:t>C</w:t>
      </w:r>
      <w:r>
        <w:t xml:space="preserve">reate a generator using </w:t>
      </w:r>
      <w:r w:rsidRPr="003F709C">
        <w:t>yield</w:t>
      </w:r>
      <w:r>
        <w:t>.</w:t>
      </w:r>
    </w:p>
    <w:p w14:paraId="3FFCE907" w14:textId="77777777" w:rsidR="007E2D3E" w:rsidRPr="003F709C" w:rsidRDefault="007E2D3E" w:rsidP="00E978EC">
      <w:pPr>
        <w:pStyle w:val="ItemListText"/>
      </w:pPr>
      <w:r w:rsidRPr="003F709C">
        <w:t>Use the yield keyword to create a generator to generate the Fibonacci sequence.</w:t>
      </w:r>
    </w:p>
    <w:p w14:paraId="6484880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fib(n): </w:t>
      </w:r>
    </w:p>
    <w:p w14:paraId="4B62A618" w14:textId="1AF543A0"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current</w:t>
      </w:r>
      <w:proofErr w:type="gramEnd"/>
      <w:r w:rsidRPr="003F709C">
        <w:t xml:space="preserve">, num1, num2= 0, 0, 1 # Initialize numbers to start from 0, 1. Current </w:t>
      </w:r>
      <w:r w:rsidR="00911AEF">
        <w:t>means</w:t>
      </w:r>
      <w:r w:rsidRPr="003F709C">
        <w:t xml:space="preserve"> a</w:t>
      </w:r>
      <w:r w:rsidR="00983478">
        <w:t xml:space="preserve"> loop</w:t>
      </w:r>
      <w:r w:rsidRPr="003F709C">
        <w:t>.</w:t>
      </w:r>
    </w:p>
    <w:p w14:paraId="228AB9B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while</w:t>
      </w:r>
      <w:proofErr w:type="gramEnd"/>
      <w:r w:rsidRPr="003F709C">
        <w:t xml:space="preserve"> True: </w:t>
      </w:r>
    </w:p>
    <w:p w14:paraId="3F046B6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lastRenderedPageBreak/>
        <w:t xml:space="preserve">        </w:t>
      </w:r>
      <w:proofErr w:type="gramStart"/>
      <w:r w:rsidRPr="003F709C">
        <w:t>if</w:t>
      </w:r>
      <w:proofErr w:type="gramEnd"/>
      <w:r w:rsidRPr="003F709C">
        <w:t xml:space="preserve"> current &gt; n:                        #  The value is greater than the parameter value and the loop ends. </w:t>
      </w:r>
    </w:p>
    <w:p w14:paraId="2798AC1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return</w:t>
      </w:r>
      <w:proofErr w:type="gramEnd"/>
      <w:r w:rsidRPr="003F709C">
        <w:t xml:space="preserve"> </w:t>
      </w:r>
    </w:p>
    <w:p w14:paraId="270F33F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yield</w:t>
      </w:r>
      <w:proofErr w:type="gramEnd"/>
      <w:r w:rsidRPr="003F709C">
        <w:t xml:space="preserve"> num1 # yield turns the function into a generator, and the function is cyclically executed. </w:t>
      </w:r>
    </w:p>
    <w:p w14:paraId="0D487DD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num1, num2 = num2, num1+num2 </w:t>
      </w:r>
    </w:p>
    <w:p w14:paraId="311174E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current</w:t>
      </w:r>
      <w:proofErr w:type="gramEnd"/>
      <w:r w:rsidRPr="003F709C">
        <w:t xml:space="preserve"> += 1 </w:t>
      </w:r>
    </w:p>
    <w:p w14:paraId="05BEB82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fib(</w:t>
      </w:r>
      <w:proofErr w:type="gramEnd"/>
      <w:r w:rsidRPr="003F709C">
        <w:t xml:space="preserve">5) </w:t>
      </w:r>
    </w:p>
    <w:p w14:paraId="00ABA223"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for</w:t>
      </w:r>
      <w:proofErr w:type="gramEnd"/>
      <w:r w:rsidRPr="003F709C">
        <w:t xml:space="preserve"> i in fib(5): </w:t>
      </w:r>
    </w:p>
    <w:p w14:paraId="5377D6C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(i)</w:t>
      </w:r>
    </w:p>
    <w:p w14:paraId="3776933D" w14:textId="77777777" w:rsidR="007E2D3E" w:rsidRPr="003F709C" w:rsidRDefault="007E2D3E" w:rsidP="00E978EC">
      <w:pPr>
        <w:pStyle w:val="ItemListText"/>
      </w:pPr>
      <w:r w:rsidRPr="003F709C">
        <w:t>Output:</w:t>
      </w:r>
    </w:p>
    <w:p w14:paraId="5AFB6A6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0 </w:t>
      </w:r>
    </w:p>
    <w:p w14:paraId="7A2D795B"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1 </w:t>
      </w:r>
    </w:p>
    <w:p w14:paraId="3D95A20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1 </w:t>
      </w:r>
    </w:p>
    <w:p w14:paraId="3074C34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2 </w:t>
      </w:r>
    </w:p>
    <w:p w14:paraId="0A74362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3 </w:t>
      </w:r>
    </w:p>
    <w:p w14:paraId="274DB12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5</w:t>
      </w:r>
    </w:p>
    <w:p w14:paraId="6A924091" w14:textId="77777777" w:rsidR="007E2D3E" w:rsidRPr="003F709C" w:rsidRDefault="007E2D3E" w:rsidP="00E978EC">
      <w:pPr>
        <w:pStyle w:val="ItemList"/>
      </w:pPr>
      <w:r w:rsidRPr="003F709C">
        <w:t>Wake up the generator.</w:t>
      </w:r>
    </w:p>
    <w:p w14:paraId="07C3F03E" w14:textId="77777777" w:rsidR="007E2D3E" w:rsidRPr="003F709C" w:rsidRDefault="007E2D3E" w:rsidP="00E978EC">
      <w:pPr>
        <w:pStyle w:val="ItemListText"/>
      </w:pPr>
      <w:r w:rsidRPr="003F709C">
        <w:t>The next and send methods can be used to wake up the generator. Different from the next method, the send method can also transfer a piece of data to the breakpoint when waking up the generator.</w:t>
      </w:r>
    </w:p>
    <w:p w14:paraId="02E42DC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gen(): </w:t>
      </w:r>
    </w:p>
    <w:p w14:paraId="06BCE81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i = 0 </w:t>
      </w:r>
    </w:p>
    <w:p w14:paraId="181F6D3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while</w:t>
      </w:r>
      <w:proofErr w:type="gramEnd"/>
      <w:r w:rsidRPr="003F709C">
        <w:t xml:space="preserve"> i&lt;5: </w:t>
      </w:r>
    </w:p>
    <w:p w14:paraId="08AD47FD"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temp</w:t>
      </w:r>
      <w:proofErr w:type="gramEnd"/>
      <w:r w:rsidRPr="003F709C">
        <w:t xml:space="preserve"> = yield i </w:t>
      </w:r>
    </w:p>
    <w:p w14:paraId="7AAF72E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temp) </w:t>
      </w:r>
    </w:p>
    <w:p w14:paraId="37D84D7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i+=1 </w:t>
      </w:r>
    </w:p>
    <w:p w14:paraId="0020B75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f = </w:t>
      </w:r>
      <w:proofErr w:type="gramStart"/>
      <w:r w:rsidRPr="003F709C">
        <w:t>gen()</w:t>
      </w:r>
      <w:proofErr w:type="gramEnd"/>
      <w:r w:rsidRPr="003F709C">
        <w:t xml:space="preserve"> </w:t>
      </w:r>
    </w:p>
    <w:p w14:paraId="0226F1D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next(</w:t>
      </w:r>
      <w:proofErr w:type="gramEnd"/>
      <w:r w:rsidRPr="003F709C">
        <w:t xml:space="preserve">f) </w:t>
      </w:r>
    </w:p>
    <w:p w14:paraId="2B182EB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&gt;&gt;&gt;0       </w:t>
      </w:r>
    </w:p>
    <w:p w14:paraId="59C48BB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f.send</w:t>
      </w:r>
      <w:proofErr w:type="spellEnd"/>
      <w:r w:rsidRPr="003F709C">
        <w:t>(</w:t>
      </w:r>
      <w:proofErr w:type="gramEnd"/>
      <w:r w:rsidRPr="003F709C">
        <w:t>'</w:t>
      </w:r>
      <w:proofErr w:type="spellStart"/>
      <w:r w:rsidRPr="003F709C">
        <w:t>haha</w:t>
      </w:r>
      <w:proofErr w:type="spellEnd"/>
      <w:r w:rsidRPr="003F709C">
        <w:t xml:space="preserve">') </w:t>
      </w:r>
    </w:p>
    <w:p w14:paraId="642FD6D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&gt;&gt;&gt;</w:t>
      </w:r>
      <w:proofErr w:type="spellStart"/>
      <w:r w:rsidRPr="003F709C">
        <w:t>haha</w:t>
      </w:r>
      <w:proofErr w:type="spellEnd"/>
      <w:r w:rsidRPr="003F709C">
        <w:t xml:space="preserve"> </w:t>
      </w:r>
    </w:p>
    <w:p w14:paraId="1A52981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&gt;&gt;&gt;1 </w:t>
      </w:r>
    </w:p>
    <w:p w14:paraId="6DA10F2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next(</w:t>
      </w:r>
      <w:proofErr w:type="gramEnd"/>
      <w:r w:rsidRPr="003F709C">
        <w:t xml:space="preserve">f) </w:t>
      </w:r>
    </w:p>
    <w:p w14:paraId="56CF4DD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&gt;&gt;&gt;None </w:t>
      </w:r>
    </w:p>
    <w:p w14:paraId="69EA28E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&gt;&gt;&gt;2</w:t>
      </w:r>
    </w:p>
    <w:p w14:paraId="573083DB" w14:textId="77777777" w:rsidR="007E2D3E" w:rsidRPr="00E25588" w:rsidRDefault="007E2D3E" w:rsidP="00E978EC">
      <w:pPr>
        <w:pStyle w:val="3"/>
      </w:pPr>
      <w:bookmarkStart w:id="115" w:name="_Toc40713626"/>
      <w:bookmarkStart w:id="116" w:name="_Toc46134865"/>
      <w:bookmarkStart w:id="117" w:name="_Toc47087257"/>
      <w:r w:rsidRPr="00E25588">
        <w:t>Iterators</w:t>
      </w:r>
      <w:bookmarkEnd w:id="115"/>
      <w:bookmarkEnd w:id="116"/>
      <w:bookmarkEnd w:id="117"/>
    </w:p>
    <w:p w14:paraId="7B3F4325" w14:textId="77777777" w:rsidR="007E2D3E" w:rsidRPr="003F709C" w:rsidRDefault="007E2D3E" w:rsidP="00E978EC">
      <w:r w:rsidRPr="003F709C">
        <w:t>Iteration is a powerful function of Python and a way to access sets. An iterator is an object that remembers the traversed positions. An iterator starts from the first element for access until all elements are accessed.</w:t>
      </w:r>
    </w:p>
    <w:p w14:paraId="44FFD36F" w14:textId="77777777" w:rsidR="007E2D3E" w:rsidRPr="003F709C" w:rsidRDefault="007E2D3E" w:rsidP="00E978EC">
      <w:r w:rsidRPr="003F709C">
        <w:t xml:space="preserve">An iterator has two basic methods: </w:t>
      </w:r>
      <w:proofErr w:type="spellStart"/>
      <w:proofErr w:type="gramStart"/>
      <w:r w:rsidRPr="003F709C">
        <w:t>iter</w:t>
      </w:r>
      <w:proofErr w:type="spellEnd"/>
      <w:r w:rsidRPr="003F709C">
        <w:t>(</w:t>
      </w:r>
      <w:proofErr w:type="gramEnd"/>
      <w:r w:rsidRPr="003F709C">
        <w:t>) and next(). The following is an example of iterator:</w:t>
      </w:r>
    </w:p>
    <w:p w14:paraId="255F1FDE" w14:textId="77777777" w:rsidR="007E2D3E" w:rsidRPr="003F709C" w:rsidRDefault="007E2D3E" w:rsidP="00E978EC">
      <w:pPr>
        <w:pStyle w:val="ItemList"/>
      </w:pPr>
      <w:r w:rsidRPr="003F709C">
        <w:t>Determine objects that can be iterated.</w:t>
      </w:r>
    </w:p>
    <w:p w14:paraId="4D56599F" w14:textId="35FD81BA" w:rsidR="007E2D3E" w:rsidRPr="003F709C" w:rsidRDefault="00D4050D" w:rsidP="00E978EC">
      <w:pPr>
        <w:pStyle w:val="ItemListText"/>
      </w:pPr>
      <w:r>
        <w:t>An iterator supports only backward iteration</w:t>
      </w:r>
      <w:r w:rsidR="00523234">
        <w:t>s</w:t>
      </w:r>
      <w:r w:rsidR="007E2D3E" w:rsidRPr="003F709C">
        <w:t>. Strings, lists, and tuple objects can be used to create iterators. The value cannot be iterated.</w:t>
      </w:r>
    </w:p>
    <w:p w14:paraId="04B8F7A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Use the </w:t>
      </w:r>
      <w:proofErr w:type="spellStart"/>
      <w:proofErr w:type="gramStart"/>
      <w:r w:rsidRPr="003F709C">
        <w:t>isinstance</w:t>
      </w:r>
      <w:proofErr w:type="spellEnd"/>
      <w:r w:rsidRPr="003F709C">
        <w:t>(</w:t>
      </w:r>
      <w:proofErr w:type="gramEnd"/>
      <w:r w:rsidRPr="003F709C">
        <w:t xml:space="preserve">) method to determine whether an object can be iterated. </w:t>
      </w:r>
    </w:p>
    <w:p w14:paraId="4701F28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from</w:t>
      </w:r>
      <w:proofErr w:type="gramEnd"/>
      <w:r w:rsidRPr="003F709C">
        <w:t xml:space="preserve"> collections import </w:t>
      </w:r>
      <w:proofErr w:type="spellStart"/>
      <w:r w:rsidRPr="003F709C">
        <w:t>Iterable</w:t>
      </w:r>
      <w:proofErr w:type="spellEnd"/>
      <w:r w:rsidRPr="003F709C">
        <w:t xml:space="preserve"> # </w:t>
      </w:r>
      <w:proofErr w:type="spellStart"/>
      <w:r w:rsidRPr="003F709C">
        <w:t>Iterable</w:t>
      </w:r>
      <w:proofErr w:type="spellEnd"/>
      <w:r w:rsidRPr="003F709C">
        <w:t xml:space="preserve"> object </w:t>
      </w:r>
    </w:p>
    <w:p w14:paraId="30C0E5C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lastRenderedPageBreak/>
        <w:t>print(</w:t>
      </w:r>
      <w:proofErr w:type="spellStart"/>
      <w:proofErr w:type="gramEnd"/>
      <w:r w:rsidRPr="003F709C">
        <w:t>isinstance</w:t>
      </w:r>
      <w:proofErr w:type="spellEnd"/>
      <w:r w:rsidRPr="003F709C">
        <w:t xml:space="preserve">([], </w:t>
      </w:r>
      <w:proofErr w:type="spellStart"/>
      <w:r w:rsidRPr="003F709C">
        <w:t>Iterable</w:t>
      </w:r>
      <w:proofErr w:type="spellEnd"/>
      <w:r w:rsidRPr="003F709C">
        <w:t xml:space="preserve">)) </w:t>
      </w:r>
    </w:p>
    <w:p w14:paraId="733ADB0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isinstance</w:t>
      </w:r>
      <w:proofErr w:type="spellEnd"/>
      <w:r w:rsidRPr="003F709C">
        <w:t>('</w:t>
      </w:r>
      <w:proofErr w:type="spellStart"/>
      <w:r w:rsidRPr="003F709C">
        <w:t>abc</w:t>
      </w:r>
      <w:proofErr w:type="spellEnd"/>
      <w:r w:rsidRPr="003F709C">
        <w:t xml:space="preserve">', </w:t>
      </w:r>
      <w:proofErr w:type="spellStart"/>
      <w:r w:rsidRPr="003F709C">
        <w:t>Iterable</w:t>
      </w:r>
      <w:proofErr w:type="spellEnd"/>
      <w:r w:rsidRPr="003F709C">
        <w:t xml:space="preserve">)) </w:t>
      </w:r>
    </w:p>
    <w:p w14:paraId="33F0908D"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isinstance</w:t>
      </w:r>
      <w:proofErr w:type="spellEnd"/>
      <w:r w:rsidRPr="003F709C">
        <w:t>({'</w:t>
      </w:r>
      <w:proofErr w:type="spellStart"/>
      <w:r w:rsidRPr="003F709C">
        <w:t>a':1,'b':2</w:t>
      </w:r>
      <w:proofErr w:type="spellEnd"/>
      <w:r w:rsidRPr="003F709C">
        <w:t>},</w:t>
      </w:r>
      <w:proofErr w:type="spellStart"/>
      <w:r w:rsidRPr="003F709C">
        <w:t>Iterable</w:t>
      </w:r>
      <w:proofErr w:type="spellEnd"/>
      <w:r w:rsidRPr="003F709C">
        <w:t xml:space="preserve">)) </w:t>
      </w:r>
    </w:p>
    <w:p w14:paraId="2EE64D5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spellStart"/>
      <w:proofErr w:type="gramEnd"/>
      <w:r w:rsidRPr="003F709C">
        <w:t>isinstance</w:t>
      </w:r>
      <w:proofErr w:type="spellEnd"/>
      <w:r w:rsidRPr="003F709C">
        <w:t xml:space="preserve">(100, </w:t>
      </w:r>
      <w:proofErr w:type="spellStart"/>
      <w:r w:rsidRPr="003F709C">
        <w:t>Iterable</w:t>
      </w:r>
      <w:proofErr w:type="spellEnd"/>
      <w:r w:rsidRPr="003F709C">
        <w:t>))</w:t>
      </w:r>
    </w:p>
    <w:p w14:paraId="5430B29B" w14:textId="77777777" w:rsidR="007E2D3E" w:rsidRPr="003F709C" w:rsidRDefault="007E2D3E" w:rsidP="00E978EC">
      <w:pPr>
        <w:pStyle w:val="ItemListText"/>
      </w:pPr>
      <w:r w:rsidRPr="003F709C">
        <w:t>Output:</w:t>
      </w:r>
    </w:p>
    <w:p w14:paraId="6B40B52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True </w:t>
      </w:r>
    </w:p>
    <w:p w14:paraId="2C7298F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True </w:t>
      </w:r>
    </w:p>
    <w:p w14:paraId="436443FB"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True </w:t>
      </w:r>
    </w:p>
    <w:p w14:paraId="7890C9C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False</w:t>
      </w:r>
    </w:p>
    <w:p w14:paraId="6598B539" w14:textId="77777777" w:rsidR="007E2D3E" w:rsidRPr="003F709C" w:rsidRDefault="007E2D3E" w:rsidP="00E978EC">
      <w:pPr>
        <w:pStyle w:val="ItemList"/>
      </w:pPr>
      <w:r w:rsidRPr="003F709C">
        <w:t>Basic methods of iterator</w:t>
      </w:r>
    </w:p>
    <w:p w14:paraId="2E6D29E5" w14:textId="79B21729" w:rsidR="007E2D3E" w:rsidRPr="003F709C" w:rsidRDefault="007E2D3E" w:rsidP="00E978EC">
      <w:pPr>
        <w:pStyle w:val="ItemListText"/>
      </w:pPr>
      <w:r w:rsidRPr="003F709C">
        <w:t xml:space="preserve">The </w:t>
      </w:r>
      <w:proofErr w:type="spellStart"/>
      <w:proofErr w:type="gramStart"/>
      <w:r w:rsidRPr="003F709C">
        <w:t>iter</w:t>
      </w:r>
      <w:proofErr w:type="spellEnd"/>
      <w:r w:rsidRPr="003F709C">
        <w:t>(</w:t>
      </w:r>
      <w:proofErr w:type="gramEnd"/>
      <w:r w:rsidRPr="003F709C">
        <w:t xml:space="preserve">) function is used to obtain the iterators of </w:t>
      </w:r>
      <w:proofErr w:type="spellStart"/>
      <w:r w:rsidRPr="003F709C">
        <w:t>iterable</w:t>
      </w:r>
      <w:proofErr w:type="spellEnd"/>
      <w:r w:rsidRPr="003F709C">
        <w:t xml:space="preserve"> objects. You can use the </w:t>
      </w:r>
      <w:proofErr w:type="gramStart"/>
      <w:r w:rsidRPr="003F709C">
        <w:t>next(</w:t>
      </w:r>
      <w:proofErr w:type="gramEnd"/>
      <w:r w:rsidRPr="003F709C">
        <w:t>) function repeatedly for the obtained iterator to obtain the next data record.</w:t>
      </w:r>
    </w:p>
    <w:p w14:paraId="2CECF608" w14:textId="77777777" w:rsidR="007E2D3E" w:rsidRPr="003F709C" w:rsidRDefault="007E2D3E" w:rsidP="00B84E2B">
      <w:pPr>
        <w:pStyle w:val="ItemlistTextTD"/>
        <w:pBdr>
          <w:top w:val="dashed" w:sz="4" w:space="1" w:color="auto"/>
          <w:left w:val="dashed" w:sz="4" w:space="4" w:color="auto"/>
          <w:bottom w:val="dashed" w:sz="4" w:space="1" w:color="auto"/>
          <w:right w:val="dashed" w:sz="4" w:space="4" w:color="auto"/>
        </w:pBdr>
      </w:pPr>
      <w:r w:rsidRPr="003F709C">
        <w:t xml:space="preserve">l = [1, 2, 3, 4, 5] </w:t>
      </w:r>
    </w:p>
    <w:p w14:paraId="19A76175" w14:textId="77777777" w:rsidR="007E2D3E" w:rsidRPr="003F709C" w:rsidRDefault="007E2D3E" w:rsidP="00B84E2B">
      <w:pPr>
        <w:pStyle w:val="ItemlistTextTD"/>
        <w:pBdr>
          <w:top w:val="dashed" w:sz="4" w:space="1" w:color="auto"/>
          <w:left w:val="dashed" w:sz="4" w:space="4" w:color="auto"/>
          <w:bottom w:val="dashed" w:sz="4" w:space="1" w:color="auto"/>
          <w:right w:val="dashed" w:sz="4" w:space="4" w:color="auto"/>
        </w:pBdr>
      </w:pPr>
      <w:proofErr w:type="spellStart"/>
      <w:r w:rsidRPr="003F709C">
        <w:t>l_iter</w:t>
      </w:r>
      <w:proofErr w:type="spellEnd"/>
      <w:r w:rsidRPr="003F709C">
        <w:t xml:space="preserve"> = </w:t>
      </w:r>
      <w:proofErr w:type="spellStart"/>
      <w:proofErr w:type="gramStart"/>
      <w:r w:rsidRPr="003F709C">
        <w:t>iter</w:t>
      </w:r>
      <w:proofErr w:type="spellEnd"/>
      <w:r w:rsidRPr="003F709C">
        <w:t>(</w:t>
      </w:r>
      <w:proofErr w:type="gramEnd"/>
      <w:r w:rsidRPr="003F709C">
        <w:t xml:space="preserve">l) </w:t>
      </w:r>
    </w:p>
    <w:p w14:paraId="45528318" w14:textId="77777777" w:rsidR="007E2D3E" w:rsidRPr="003F709C" w:rsidRDefault="007E2D3E" w:rsidP="00B84E2B">
      <w:pPr>
        <w:pStyle w:val="ItemlistTextTD"/>
        <w:pBdr>
          <w:top w:val="dashed" w:sz="4" w:space="1" w:color="auto"/>
          <w:left w:val="dashed" w:sz="4" w:space="4" w:color="auto"/>
          <w:bottom w:val="dashed" w:sz="4" w:space="1" w:color="auto"/>
          <w:right w:val="dashed" w:sz="4" w:space="4" w:color="auto"/>
        </w:pBdr>
      </w:pPr>
      <w:proofErr w:type="gramStart"/>
      <w:r w:rsidRPr="003F709C">
        <w:t>next(</w:t>
      </w:r>
      <w:proofErr w:type="spellStart"/>
      <w:proofErr w:type="gramEnd"/>
      <w:r w:rsidRPr="003F709C">
        <w:t>l_iter</w:t>
      </w:r>
      <w:proofErr w:type="spellEnd"/>
      <w:r w:rsidRPr="003F709C">
        <w:t xml:space="preserve">) </w:t>
      </w:r>
    </w:p>
    <w:p w14:paraId="097C1566" w14:textId="77777777" w:rsidR="007E2D3E" w:rsidRPr="003F709C" w:rsidRDefault="007E2D3E" w:rsidP="00B84E2B">
      <w:pPr>
        <w:pStyle w:val="ItemlistTextTD"/>
        <w:pBdr>
          <w:top w:val="dashed" w:sz="4" w:space="1" w:color="auto"/>
          <w:left w:val="dashed" w:sz="4" w:space="4" w:color="auto"/>
          <w:bottom w:val="dashed" w:sz="4" w:space="1" w:color="auto"/>
          <w:right w:val="dashed" w:sz="4" w:space="4" w:color="auto"/>
        </w:pBdr>
      </w:pPr>
      <w:r w:rsidRPr="003F709C">
        <w:t xml:space="preserve">&gt;&gt;&gt;1 </w:t>
      </w:r>
    </w:p>
    <w:p w14:paraId="784DB02F" w14:textId="77777777" w:rsidR="007E2D3E" w:rsidRPr="003F709C" w:rsidRDefault="007E2D3E" w:rsidP="00B84E2B">
      <w:pPr>
        <w:pStyle w:val="ItemlistTextTD"/>
        <w:pBdr>
          <w:top w:val="dashed" w:sz="4" w:space="1" w:color="auto"/>
          <w:left w:val="dashed" w:sz="4" w:space="4" w:color="auto"/>
          <w:bottom w:val="dashed" w:sz="4" w:space="1" w:color="auto"/>
          <w:right w:val="dashed" w:sz="4" w:space="4" w:color="auto"/>
        </w:pBdr>
      </w:pPr>
      <w:proofErr w:type="gramStart"/>
      <w:r w:rsidRPr="003F709C">
        <w:t>next(</w:t>
      </w:r>
      <w:proofErr w:type="spellStart"/>
      <w:proofErr w:type="gramEnd"/>
      <w:r w:rsidRPr="003F709C">
        <w:t>l_iter</w:t>
      </w:r>
      <w:proofErr w:type="spellEnd"/>
      <w:r w:rsidRPr="003F709C">
        <w:t xml:space="preserve">) </w:t>
      </w:r>
    </w:p>
    <w:p w14:paraId="576CFBE0" w14:textId="77777777" w:rsidR="007E2D3E" w:rsidRPr="003F709C" w:rsidRDefault="007E2D3E" w:rsidP="00B84E2B">
      <w:pPr>
        <w:pStyle w:val="ItemlistTextTD"/>
        <w:pBdr>
          <w:top w:val="dashed" w:sz="4" w:space="1" w:color="auto"/>
          <w:left w:val="dashed" w:sz="4" w:space="4" w:color="auto"/>
          <w:bottom w:val="dashed" w:sz="4" w:space="1" w:color="auto"/>
          <w:right w:val="dashed" w:sz="4" w:space="4" w:color="auto"/>
        </w:pBdr>
      </w:pPr>
      <w:r w:rsidRPr="003F709C">
        <w:t>&gt;&gt;&gt;2</w:t>
      </w:r>
    </w:p>
    <w:p w14:paraId="0B07A382" w14:textId="77777777" w:rsidR="007E2D3E" w:rsidRPr="003F709C" w:rsidRDefault="007E2D3E" w:rsidP="00E978EC">
      <w:pPr>
        <w:pStyle w:val="ItemList"/>
      </w:pPr>
      <w:r w:rsidRPr="003F709C">
        <w:t>Class implementation iteration</w:t>
      </w:r>
    </w:p>
    <w:p w14:paraId="3F18719E" w14:textId="77777777" w:rsidR="007E2D3E" w:rsidRPr="003F709C" w:rsidRDefault="007E2D3E" w:rsidP="00E978EC">
      <w:pPr>
        <w:pStyle w:val="ItemListText"/>
      </w:pPr>
      <w:r w:rsidRPr="003F709C">
        <w:t>An iterator implements the __</w:t>
      </w:r>
      <w:proofErr w:type="spellStart"/>
      <w:r w:rsidRPr="003F709C">
        <w:t>iter</w:t>
      </w:r>
      <w:proofErr w:type="spellEnd"/>
      <w:r w:rsidRPr="003F709C">
        <w:t>_</w:t>
      </w:r>
      <w:proofErr w:type="gramStart"/>
      <w:r w:rsidRPr="003F709C">
        <w:t>_(</w:t>
      </w:r>
      <w:proofErr w:type="gramEnd"/>
      <w:r w:rsidRPr="003F709C">
        <w:t>) and __next__() methods in a class.</w:t>
      </w:r>
    </w:p>
    <w:p w14:paraId="27CB8780" w14:textId="77777777" w:rsidR="007E2D3E" w:rsidRPr="003F709C" w:rsidRDefault="007E2D3E" w:rsidP="00E978EC">
      <w:pPr>
        <w:pStyle w:val="ItemListText"/>
      </w:pPr>
      <w:r w:rsidRPr="003F709C">
        <w:t xml:space="preserve">The </w:t>
      </w:r>
      <w:proofErr w:type="spellStart"/>
      <w:r w:rsidRPr="003F709C">
        <w:t>StopIteration</w:t>
      </w:r>
      <w:proofErr w:type="spellEnd"/>
      <w:r w:rsidRPr="003F709C">
        <w:t xml:space="preserve"> exception identifies the completion of iteration and prevents infinite loops.</w:t>
      </w:r>
    </w:p>
    <w:p w14:paraId="461A0FD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class</w:t>
      </w:r>
      <w:proofErr w:type="gramEnd"/>
      <w:r w:rsidRPr="003F709C">
        <w:t xml:space="preserve"> Count:                </w:t>
      </w:r>
      <w:r w:rsidRPr="003F709C">
        <w:tab/>
      </w:r>
      <w:r w:rsidRPr="003F709C">
        <w:tab/>
        <w:t># Declare a class implementation iterator.</w:t>
      </w:r>
    </w:p>
    <w:p w14:paraId="70DDA85A" w14:textId="42E70A0D"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def</w:t>
      </w:r>
      <w:proofErr w:type="spellEnd"/>
      <w:proofErr w:type="gramEnd"/>
      <w:r w:rsidRPr="003F709C">
        <w:t xml:space="preserve"> __</w:t>
      </w:r>
      <w:proofErr w:type="spellStart"/>
      <w:r w:rsidRPr="003F709C">
        <w:t>iter</w:t>
      </w:r>
      <w:proofErr w:type="spellEnd"/>
      <w:r w:rsidRPr="003F709C">
        <w:t xml:space="preserve">__(self): </w:t>
      </w:r>
      <w:r w:rsidR="001364AE">
        <w:tab/>
      </w:r>
      <w:r w:rsidR="001364AE">
        <w:tab/>
      </w:r>
      <w:r w:rsidR="001364AE">
        <w:tab/>
      </w:r>
      <w:r w:rsidR="001364AE">
        <w:tab/>
      </w:r>
      <w:r w:rsidRPr="003F709C">
        <w:t># Implement the __</w:t>
      </w:r>
      <w:proofErr w:type="spellStart"/>
      <w:r w:rsidRPr="003F709C">
        <w:t>iter</w:t>
      </w:r>
      <w:proofErr w:type="spellEnd"/>
      <w:r w:rsidRPr="003F709C">
        <w:t>__ method.</w:t>
      </w:r>
    </w:p>
    <w:p w14:paraId="02908653" w14:textId="568588D1"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r w:rsidRPr="003F709C">
        <w:t>self.a</w:t>
      </w:r>
      <w:proofErr w:type="spellEnd"/>
      <w:r w:rsidRPr="003F709C">
        <w:t xml:space="preserve"> = 1 </w:t>
      </w:r>
      <w:r w:rsidR="001364AE">
        <w:tab/>
      </w:r>
      <w:r w:rsidR="001364AE">
        <w:tab/>
      </w:r>
      <w:r w:rsidR="001364AE">
        <w:tab/>
      </w:r>
      <w:r w:rsidR="001364AE">
        <w:tab/>
      </w:r>
      <w:r w:rsidRPr="003F709C">
        <w:t xml:space="preserve"># </w:t>
      </w:r>
      <w:proofErr w:type="gramStart"/>
      <w:r w:rsidRPr="003F709C">
        <w:t>The</w:t>
      </w:r>
      <w:proofErr w:type="gramEnd"/>
      <w:r w:rsidRPr="003F709C">
        <w:t xml:space="preserve"> initial value is 1.</w:t>
      </w:r>
    </w:p>
    <w:p w14:paraId="7D7DDAE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return</w:t>
      </w:r>
      <w:proofErr w:type="gramEnd"/>
      <w:r w:rsidRPr="003F709C">
        <w:t xml:space="preserve"> self </w:t>
      </w:r>
    </w:p>
    <w:p w14:paraId="60444F20" w14:textId="1A4A8012"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The </w:t>
      </w:r>
      <w:proofErr w:type="spellStart"/>
      <w:r w:rsidRPr="003F709C">
        <w:t>def</w:t>
      </w:r>
      <w:proofErr w:type="spellEnd"/>
      <w:r w:rsidRPr="003F709C">
        <w:t xml:space="preserve"> __next_</w:t>
      </w:r>
      <w:proofErr w:type="gramStart"/>
      <w:r w:rsidRPr="003F709C">
        <w:t>_(</w:t>
      </w:r>
      <w:proofErr w:type="gramEnd"/>
      <w:r w:rsidRPr="003F709C">
        <w:t xml:space="preserve">self): </w:t>
      </w:r>
      <w:r w:rsidR="001364AE">
        <w:tab/>
      </w:r>
      <w:r w:rsidR="001364AE">
        <w:tab/>
      </w:r>
      <w:r w:rsidR="001364AE">
        <w:tab/>
        <w:t xml:space="preserve"> </w:t>
      </w:r>
      <w:r w:rsidRPr="003F709C">
        <w:t># Implement the __next__ method. The function can be +1.</w:t>
      </w:r>
    </w:p>
    <w:p w14:paraId="379C62C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if</w:t>
      </w:r>
      <w:proofErr w:type="gramEnd"/>
      <w:r w:rsidRPr="003F709C">
        <w:t xml:space="preserve"> </w:t>
      </w:r>
      <w:proofErr w:type="spellStart"/>
      <w:r w:rsidRPr="003F709C">
        <w:t>self.a</w:t>
      </w:r>
      <w:proofErr w:type="spellEnd"/>
      <w:r w:rsidRPr="003F709C">
        <w:t xml:space="preserve"> &lt;= 5:</w:t>
      </w:r>
    </w:p>
    <w:p w14:paraId="05874D0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x = </w:t>
      </w:r>
      <w:proofErr w:type="spellStart"/>
      <w:r w:rsidRPr="003F709C">
        <w:t>self.a</w:t>
      </w:r>
      <w:proofErr w:type="spellEnd"/>
    </w:p>
    <w:p w14:paraId="32A3F23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r w:rsidRPr="003F709C">
        <w:t>self.a</w:t>
      </w:r>
      <w:proofErr w:type="spellEnd"/>
      <w:r w:rsidRPr="003F709C">
        <w:t xml:space="preserve"> += 1</w:t>
      </w:r>
    </w:p>
    <w:p w14:paraId="569029E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return</w:t>
      </w:r>
      <w:proofErr w:type="gramEnd"/>
      <w:r w:rsidRPr="003F709C">
        <w:t xml:space="preserve"> x</w:t>
      </w:r>
    </w:p>
    <w:p w14:paraId="73A481C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else</w:t>
      </w:r>
      <w:proofErr w:type="gramEnd"/>
      <w:r w:rsidRPr="003F709C">
        <w:t>:</w:t>
      </w:r>
    </w:p>
    <w:p w14:paraId="09135044" w14:textId="1087927B"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raise</w:t>
      </w:r>
      <w:proofErr w:type="gramEnd"/>
      <w:r w:rsidRPr="003F709C">
        <w:t xml:space="preserve"> </w:t>
      </w:r>
      <w:proofErr w:type="spellStart"/>
      <w:r w:rsidRPr="003F709C">
        <w:t>StopIteration</w:t>
      </w:r>
      <w:proofErr w:type="spellEnd"/>
      <w:r w:rsidRPr="003F709C">
        <w:t xml:space="preserve"> </w:t>
      </w:r>
      <w:r w:rsidR="001364AE">
        <w:tab/>
      </w:r>
      <w:r w:rsidR="001364AE">
        <w:tab/>
        <w:t xml:space="preserve"> </w:t>
      </w:r>
      <w:r w:rsidRPr="003F709C">
        <w:t># Iteration is complete.</w:t>
      </w:r>
    </w:p>
    <w:p w14:paraId="44FAF12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mycount</w:t>
      </w:r>
      <w:proofErr w:type="spellEnd"/>
      <w:proofErr w:type="gramEnd"/>
      <w:r w:rsidRPr="003F709C">
        <w:t xml:space="preserve"> = Count()</w:t>
      </w:r>
    </w:p>
    <w:p w14:paraId="6A035F8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myiter</w:t>
      </w:r>
      <w:proofErr w:type="spellEnd"/>
      <w:proofErr w:type="gramEnd"/>
      <w:r w:rsidRPr="003F709C">
        <w:t xml:space="preserve"> = </w:t>
      </w:r>
      <w:proofErr w:type="spellStart"/>
      <w:r w:rsidRPr="003F709C">
        <w:t>iter</w:t>
      </w:r>
      <w:proofErr w:type="spellEnd"/>
      <w:r w:rsidRPr="003F709C">
        <w:t>(</w:t>
      </w:r>
      <w:proofErr w:type="spellStart"/>
      <w:r w:rsidRPr="003F709C">
        <w:t>mycount</w:t>
      </w:r>
      <w:proofErr w:type="spellEnd"/>
      <w:r w:rsidRPr="003F709C">
        <w:t>)</w:t>
      </w:r>
    </w:p>
    <w:p w14:paraId="1E75AF5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for</w:t>
      </w:r>
      <w:proofErr w:type="gramEnd"/>
      <w:r w:rsidRPr="003F709C">
        <w:t xml:space="preserve"> i in </w:t>
      </w:r>
      <w:proofErr w:type="spellStart"/>
      <w:r w:rsidRPr="003F709C">
        <w:t>myiter</w:t>
      </w:r>
      <w:proofErr w:type="spellEnd"/>
      <w:r w:rsidRPr="003F709C">
        <w:t xml:space="preserve">:                   </w:t>
      </w:r>
      <w:r w:rsidRPr="003F709C">
        <w:tab/>
        <w:t xml:space="preserve"> # Use the for loop to traverse the iterator.</w:t>
      </w:r>
    </w:p>
    <w:p w14:paraId="23D5686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 (i)</w:t>
      </w:r>
    </w:p>
    <w:p w14:paraId="4D12837E" w14:textId="77777777" w:rsidR="007E2D3E" w:rsidRPr="003F709C" w:rsidRDefault="007E2D3E" w:rsidP="00E978EC">
      <w:pPr>
        <w:pStyle w:val="ItemListText"/>
      </w:pPr>
      <w:r w:rsidRPr="003F709C">
        <w:t>Output:</w:t>
      </w:r>
    </w:p>
    <w:p w14:paraId="5A4B575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1 </w:t>
      </w:r>
    </w:p>
    <w:p w14:paraId="17623A9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2 </w:t>
      </w:r>
    </w:p>
    <w:p w14:paraId="2E6D624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3 </w:t>
      </w:r>
    </w:p>
    <w:p w14:paraId="355F3D7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4 </w:t>
      </w:r>
    </w:p>
    <w:p w14:paraId="21C4EC1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5</w:t>
      </w:r>
    </w:p>
    <w:p w14:paraId="1AA33376" w14:textId="77777777" w:rsidR="007E2D3E" w:rsidRPr="00E25588" w:rsidRDefault="007E2D3E" w:rsidP="00E978EC">
      <w:pPr>
        <w:pStyle w:val="3"/>
      </w:pPr>
      <w:bookmarkStart w:id="118" w:name="_Toc40713627"/>
      <w:bookmarkStart w:id="119" w:name="_Toc46134866"/>
      <w:bookmarkStart w:id="120" w:name="_Toc47087258"/>
      <w:r w:rsidRPr="00E25588">
        <w:lastRenderedPageBreak/>
        <w:t>Multiple Tasks</w:t>
      </w:r>
      <w:bookmarkEnd w:id="118"/>
      <w:bookmarkEnd w:id="119"/>
      <w:bookmarkEnd w:id="120"/>
    </w:p>
    <w:p w14:paraId="01F9F350" w14:textId="77777777" w:rsidR="007E2D3E" w:rsidRPr="003F709C" w:rsidRDefault="007E2D3E" w:rsidP="00E978EC">
      <w:r w:rsidRPr="003F709C">
        <w:t>Multi-task concurrent programming is a common function. Multi-task in Python refers to multi-thread or multi-process.</w:t>
      </w:r>
    </w:p>
    <w:p w14:paraId="6CF7F570" w14:textId="77777777" w:rsidR="007E2D3E" w:rsidRPr="003F709C" w:rsidRDefault="007E2D3E" w:rsidP="00E978EC">
      <w:r w:rsidRPr="003F709C">
        <w:t>A thread is a flow of instructions to complete a particular task, and is the smallest executable unit that allocates time. A thread is usually located in a process and consists of a program counter, a stack, a set of registers, and an identifier. Common CPUs support multi-thread processing tasks.</w:t>
      </w:r>
    </w:p>
    <w:p w14:paraId="7F8FBE6D" w14:textId="77777777" w:rsidR="007E2D3E" w:rsidRPr="003F709C" w:rsidRDefault="007E2D3E" w:rsidP="00E978EC">
      <w:r w:rsidRPr="003F709C">
        <w:t>A process contains a main thread and can generate multiple sub-threads. Each thread contains its own registers and stacks. Processes can be single-thread or multi-thread. Generally, an execution instance of a program is a process.</w:t>
      </w:r>
    </w:p>
    <w:p w14:paraId="48894C5D" w14:textId="77777777" w:rsidR="007E2D3E" w:rsidRPr="00E25588" w:rsidRDefault="007E2D3E" w:rsidP="00E978EC">
      <w:pPr>
        <w:pStyle w:val="40"/>
        <w:rPr>
          <w:rFonts w:hint="default"/>
        </w:rPr>
      </w:pPr>
      <w:bookmarkStart w:id="121" w:name="_Toc46134867"/>
      <w:bookmarkStart w:id="122" w:name="_Toc47087259"/>
      <w:r w:rsidRPr="00E25588">
        <w:t>Multiple Threads</w:t>
      </w:r>
      <w:bookmarkEnd w:id="121"/>
      <w:bookmarkEnd w:id="122"/>
    </w:p>
    <w:p w14:paraId="564373DC" w14:textId="77777777" w:rsidR="007E2D3E" w:rsidRPr="003F709C" w:rsidRDefault="007E2D3E" w:rsidP="00E978EC">
      <w:r w:rsidRPr="003F709C">
        <w:t>In Python, the threading module can be used to implement multiple threads.</w:t>
      </w:r>
    </w:p>
    <w:p w14:paraId="74C0A439" w14:textId="77777777" w:rsidR="007E2D3E" w:rsidRPr="003F709C" w:rsidRDefault="007E2D3E" w:rsidP="00E978EC">
      <w:pPr>
        <w:pStyle w:val="ItemList"/>
      </w:pPr>
      <w:r w:rsidRPr="003F709C">
        <w:t>Use multiple threads to execute tasks.</w:t>
      </w:r>
    </w:p>
    <w:p w14:paraId="1D690EB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import</w:t>
      </w:r>
      <w:proofErr w:type="gramEnd"/>
      <w:r w:rsidRPr="003F709C">
        <w:t xml:space="preserve"> threading</w:t>
      </w:r>
    </w:p>
    <w:p w14:paraId="6266BE53"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from</w:t>
      </w:r>
      <w:proofErr w:type="gramEnd"/>
      <w:r w:rsidRPr="003F709C">
        <w:t xml:space="preserve"> time import </w:t>
      </w:r>
      <w:proofErr w:type="spellStart"/>
      <w:r w:rsidRPr="003F709C">
        <w:t>sleep,ctime</w:t>
      </w:r>
      <w:proofErr w:type="spellEnd"/>
      <w:r w:rsidRPr="003F709C">
        <w:t xml:space="preserve"> # Use sleep to specify the program waiting time, and </w:t>
      </w:r>
      <w:proofErr w:type="spellStart"/>
      <w:r w:rsidRPr="003F709C">
        <w:t>ctime</w:t>
      </w:r>
      <w:proofErr w:type="spellEnd"/>
      <w:r w:rsidRPr="003F709C">
        <w:t xml:space="preserve"> to return the local time.</w:t>
      </w:r>
    </w:p>
    <w:p w14:paraId="1AA05E4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w:t>
      </w:r>
      <w:proofErr w:type="spellStart"/>
      <w:r w:rsidRPr="003F709C">
        <w:t>work1</w:t>
      </w:r>
      <w:proofErr w:type="spellEnd"/>
      <w:r w:rsidRPr="003F709C">
        <w:t>(): # Define the work1 function and output the work1 string at an interval of 1s.</w:t>
      </w:r>
    </w:p>
    <w:p w14:paraId="154E9C3F"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for</w:t>
      </w:r>
      <w:proofErr w:type="gramEnd"/>
      <w:r w:rsidRPr="003F709C">
        <w:t xml:space="preserve"> i in range(3):</w:t>
      </w:r>
    </w:p>
    <w:p w14:paraId="03CCE26D"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w:t>
      </w:r>
      <w:proofErr w:type="spellStart"/>
      <w:r w:rsidRPr="003F709C">
        <w:t>work1</w:t>
      </w:r>
      <w:proofErr w:type="spellEnd"/>
      <w:r w:rsidRPr="003F709C">
        <w:t xml:space="preserve"> is being executed...%</w:t>
      </w:r>
      <w:proofErr w:type="spellStart"/>
      <w:r w:rsidRPr="003F709C">
        <w:t>d"%i</w:t>
      </w:r>
      <w:proofErr w:type="spellEnd"/>
      <w:r w:rsidRPr="003F709C">
        <w:t>)</w:t>
      </w:r>
    </w:p>
    <w:p w14:paraId="6617124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sleep(</w:t>
      </w:r>
      <w:proofErr w:type="gramEnd"/>
      <w:r w:rsidRPr="003F709C">
        <w:t>1)</w:t>
      </w:r>
    </w:p>
    <w:p w14:paraId="1E257E8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
    <w:p w14:paraId="1F74764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w:t>
      </w:r>
      <w:proofErr w:type="spellStart"/>
      <w:r w:rsidRPr="003F709C">
        <w:t>work2</w:t>
      </w:r>
      <w:proofErr w:type="spellEnd"/>
      <w:r w:rsidRPr="003F709C">
        <w:t>(): # Define the work2 function and output the work2 string at an interval of 1s.</w:t>
      </w:r>
    </w:p>
    <w:p w14:paraId="51EA958D"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for</w:t>
      </w:r>
      <w:proofErr w:type="gramEnd"/>
      <w:r w:rsidRPr="003F709C">
        <w:t xml:space="preserve"> i in range(3):</w:t>
      </w:r>
    </w:p>
    <w:p w14:paraId="2F78238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w:t>
      </w:r>
      <w:proofErr w:type="spellStart"/>
      <w:r w:rsidRPr="003F709C">
        <w:t>work2</w:t>
      </w:r>
      <w:proofErr w:type="spellEnd"/>
      <w:r w:rsidRPr="003F709C">
        <w:t xml:space="preserve"> is being executed...%</w:t>
      </w:r>
      <w:proofErr w:type="spellStart"/>
      <w:r w:rsidRPr="003F709C">
        <w:t>d"%i</w:t>
      </w:r>
      <w:proofErr w:type="spellEnd"/>
      <w:r w:rsidRPr="003F709C">
        <w:t>)</w:t>
      </w:r>
    </w:p>
    <w:p w14:paraId="2EF8D68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sleep(</w:t>
      </w:r>
      <w:proofErr w:type="gramEnd"/>
      <w:r w:rsidRPr="003F709C">
        <w:t>1)</w:t>
      </w:r>
    </w:p>
    <w:p w14:paraId="1B4BC28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
    <w:p w14:paraId="44719C3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if</w:t>
      </w:r>
      <w:proofErr w:type="gramEnd"/>
      <w:r w:rsidRPr="003F709C">
        <w:t xml:space="preserve"> __name__ == '__main__':</w:t>
      </w:r>
    </w:p>
    <w:p w14:paraId="5581C8A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'---Start---:%s'%</w:t>
      </w:r>
      <w:proofErr w:type="spellStart"/>
      <w:r w:rsidRPr="003F709C">
        <w:t>ctime</w:t>
      </w:r>
      <w:proofErr w:type="spellEnd"/>
      <w:r w:rsidRPr="003F709C">
        <w:t>())</w:t>
      </w:r>
    </w:p>
    <w:p w14:paraId="6EFBD27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
    <w:p w14:paraId="4DC5D541" w14:textId="084F79FA"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r w:rsidRPr="003F709C">
        <w:t>t1</w:t>
      </w:r>
      <w:proofErr w:type="spellEnd"/>
      <w:r w:rsidRPr="003F709C">
        <w:t xml:space="preserve"> = </w:t>
      </w:r>
      <w:proofErr w:type="spellStart"/>
      <w:proofErr w:type="gramStart"/>
      <w:r w:rsidRPr="003F709C">
        <w:t>threading.Thread</w:t>
      </w:r>
      <w:proofErr w:type="spellEnd"/>
      <w:r w:rsidRPr="003F709C">
        <w:t>(</w:t>
      </w:r>
      <w:proofErr w:type="gramEnd"/>
      <w:r w:rsidRPr="003F709C">
        <w:t>target=</w:t>
      </w:r>
      <w:proofErr w:type="spellStart"/>
      <w:r w:rsidRPr="003F709C">
        <w:t>work1</w:t>
      </w:r>
      <w:proofErr w:type="spellEnd"/>
      <w:r w:rsidRPr="003F709C">
        <w:t xml:space="preserve">) </w:t>
      </w:r>
      <w:r w:rsidR="0084029E">
        <w:tab/>
      </w:r>
      <w:r w:rsidRPr="003F709C">
        <w:t># Thread 1 calls work1.</w:t>
      </w:r>
    </w:p>
    <w:p w14:paraId="3992F71B" w14:textId="1544B7E5"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r w:rsidRPr="003F709C">
        <w:t>t2</w:t>
      </w:r>
      <w:proofErr w:type="spellEnd"/>
      <w:r w:rsidRPr="003F709C">
        <w:t xml:space="preserve"> = </w:t>
      </w:r>
      <w:proofErr w:type="spellStart"/>
      <w:proofErr w:type="gramStart"/>
      <w:r w:rsidRPr="003F709C">
        <w:t>threading.Thread</w:t>
      </w:r>
      <w:proofErr w:type="spellEnd"/>
      <w:r w:rsidRPr="003F709C">
        <w:t>(</w:t>
      </w:r>
      <w:proofErr w:type="gramEnd"/>
      <w:r w:rsidRPr="003F709C">
        <w:t>target=</w:t>
      </w:r>
      <w:proofErr w:type="spellStart"/>
      <w:r w:rsidRPr="003F709C">
        <w:t>work2</w:t>
      </w:r>
      <w:proofErr w:type="spellEnd"/>
      <w:r w:rsidRPr="003F709C">
        <w:t xml:space="preserve"> )</w:t>
      </w:r>
      <w:r w:rsidR="0084029E">
        <w:tab/>
      </w:r>
      <w:r w:rsidRPr="003F709C">
        <w:t xml:space="preserve"># Thread 2 </w:t>
      </w:r>
      <w:proofErr w:type="spellStart"/>
      <w:r w:rsidRPr="003F709C">
        <w:t>calss</w:t>
      </w:r>
      <w:proofErr w:type="spellEnd"/>
      <w:r w:rsidRPr="003F709C">
        <w:t xml:space="preserve"> </w:t>
      </w:r>
      <w:proofErr w:type="spellStart"/>
      <w:r w:rsidRPr="003F709C">
        <w:t>work2</w:t>
      </w:r>
      <w:proofErr w:type="spellEnd"/>
      <w:r w:rsidRPr="003F709C">
        <w:t>.</w:t>
      </w:r>
    </w:p>
    <w:p w14:paraId="561E8E2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ab/>
      </w:r>
      <w:r w:rsidRPr="003F709C">
        <w:tab/>
      </w:r>
      <w:r w:rsidRPr="003F709C">
        <w:tab/>
      </w:r>
      <w:r w:rsidRPr="003F709C">
        <w:tab/>
      </w:r>
      <w:r w:rsidRPr="003F709C">
        <w:tab/>
      </w:r>
      <w:r w:rsidRPr="003F709C">
        <w:tab/>
      </w:r>
      <w:r w:rsidRPr="003F709C">
        <w:tab/>
      </w:r>
      <w:r w:rsidRPr="003F709C">
        <w:tab/>
      </w:r>
      <w:proofErr w:type="gramStart"/>
      <w:r w:rsidRPr="003F709C">
        <w:t>#  Start</w:t>
      </w:r>
      <w:proofErr w:type="gramEnd"/>
      <w:r w:rsidRPr="003F709C">
        <w:t xml:space="preserve"> the thread.</w:t>
      </w:r>
    </w:p>
    <w:p w14:paraId="6D3FD1EB"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t1.start()</w:t>
      </w:r>
      <w:proofErr w:type="gramEnd"/>
    </w:p>
    <w:p w14:paraId="4465123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t2.start()</w:t>
      </w:r>
      <w:proofErr w:type="gramEnd"/>
    </w:p>
    <w:p w14:paraId="7478ACE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
    <w:p w14:paraId="548E33D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sleep(</w:t>
      </w:r>
      <w:proofErr w:type="gramEnd"/>
      <w:r w:rsidRPr="003F709C">
        <w:t>5)</w:t>
      </w:r>
    </w:p>
    <w:p w14:paraId="6E66DCB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'---End---:%s' %</w:t>
      </w:r>
      <w:proofErr w:type="spellStart"/>
      <w:r w:rsidRPr="003F709C">
        <w:t>ctime</w:t>
      </w:r>
      <w:proofErr w:type="spellEnd"/>
      <w:r w:rsidRPr="003F709C">
        <w:t>())</w:t>
      </w:r>
    </w:p>
    <w:p w14:paraId="7B2E9273" w14:textId="77777777" w:rsidR="007E2D3E" w:rsidRPr="003F709C" w:rsidRDefault="007E2D3E" w:rsidP="00E978EC">
      <w:pPr>
        <w:pStyle w:val="ItemListText"/>
      </w:pPr>
      <w:r w:rsidRPr="003F709C">
        <w:t>Output:</w:t>
      </w:r>
    </w:p>
    <w:p w14:paraId="44B53FB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---Start---</w:t>
      </w:r>
      <w:proofErr w:type="gramStart"/>
      <w:r w:rsidRPr="003F709C">
        <w:t>:Mon</w:t>
      </w:r>
      <w:proofErr w:type="gramEnd"/>
      <w:r w:rsidRPr="003F709C">
        <w:t xml:space="preserve"> Apr 15 10:55:16 2019 </w:t>
      </w:r>
    </w:p>
    <w:p w14:paraId="78590AC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work1</w:t>
      </w:r>
      <w:proofErr w:type="gramEnd"/>
      <w:r w:rsidRPr="003F709C">
        <w:t xml:space="preserve"> is being executed...0 </w:t>
      </w:r>
    </w:p>
    <w:p w14:paraId="0AFFEF0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work2</w:t>
      </w:r>
      <w:proofErr w:type="gramEnd"/>
      <w:r w:rsidRPr="003F709C">
        <w:t xml:space="preserve"> is being executed...0 </w:t>
      </w:r>
    </w:p>
    <w:p w14:paraId="1780CA83"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work1</w:t>
      </w:r>
      <w:proofErr w:type="gramEnd"/>
      <w:r w:rsidRPr="003F709C">
        <w:t xml:space="preserve"> is being executed...1 </w:t>
      </w:r>
    </w:p>
    <w:p w14:paraId="42E5D29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work2</w:t>
      </w:r>
      <w:proofErr w:type="gramEnd"/>
      <w:r w:rsidRPr="003F709C">
        <w:t xml:space="preserve"> is being executed...1 </w:t>
      </w:r>
    </w:p>
    <w:p w14:paraId="05CBC96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work1</w:t>
      </w:r>
      <w:proofErr w:type="gramEnd"/>
      <w:r w:rsidRPr="003F709C">
        <w:t xml:space="preserve"> is being executed...2 </w:t>
      </w:r>
    </w:p>
    <w:p w14:paraId="75F9A41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work2</w:t>
      </w:r>
      <w:proofErr w:type="gramEnd"/>
      <w:r w:rsidRPr="003F709C">
        <w:t xml:space="preserve"> is being executed...2 </w:t>
      </w:r>
    </w:p>
    <w:p w14:paraId="0519115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---End---</w:t>
      </w:r>
      <w:proofErr w:type="gramStart"/>
      <w:r w:rsidRPr="003F709C">
        <w:t>:Mon</w:t>
      </w:r>
      <w:proofErr w:type="gramEnd"/>
      <w:r w:rsidRPr="003F709C">
        <w:t xml:space="preserve"> Apr 15 10:55:21 2019</w:t>
      </w:r>
    </w:p>
    <w:p w14:paraId="2DBB5B13" w14:textId="77777777" w:rsidR="007E2D3E" w:rsidRPr="003F709C" w:rsidRDefault="007E2D3E" w:rsidP="00E978EC">
      <w:pPr>
        <w:pStyle w:val="ItemList"/>
      </w:pPr>
      <w:r w:rsidRPr="003F709C">
        <w:lastRenderedPageBreak/>
        <w:t>Synchronize threads.</w:t>
      </w:r>
    </w:p>
    <w:p w14:paraId="07A1B648" w14:textId="522CD018" w:rsidR="007E2D3E" w:rsidRPr="003F709C" w:rsidRDefault="007E2D3E" w:rsidP="00E978EC">
      <w:pPr>
        <w:pStyle w:val="ItemListText"/>
      </w:pPr>
      <w:r w:rsidRPr="003F709C">
        <w:t xml:space="preserve">If multiple threads modify a piece of data at the same time, unexpected results may occur. To ensure correct data, multiple threads need to be synchronized. Lock can be used to implement simple thread synchronization. </w:t>
      </w:r>
      <w:r w:rsidR="00E30723">
        <w:t>This object has</w:t>
      </w:r>
      <w:r w:rsidRPr="003F709C">
        <w:t xml:space="preserve"> acquire and release methods. The concept of lock is introduced to implement synchronization. A lock has two states: locked and unlocked. Each time a thread, for example, wants to access shared data, it must get the locked state. If another thread has gotten the locked state, the thread is suspended. In this case, thread synchronization is blocked. Wait until other threads finish their accesses and release the lock, and then continue with the thread.</w:t>
      </w:r>
    </w:p>
    <w:p w14:paraId="61DA9B7B" w14:textId="77777777" w:rsidR="007E2D3E" w:rsidRPr="003F709C" w:rsidRDefault="007E2D3E" w:rsidP="00E978EC">
      <w:pPr>
        <w:pStyle w:val="ItemListText"/>
      </w:pPr>
      <w:r w:rsidRPr="003F709C">
        <w:t>Example:</w:t>
      </w:r>
    </w:p>
    <w:p w14:paraId="1A8BA7C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import</w:t>
      </w:r>
      <w:proofErr w:type="gramEnd"/>
      <w:r w:rsidRPr="003F709C">
        <w:t xml:space="preserve"> threading</w:t>
      </w:r>
    </w:p>
    <w:p w14:paraId="7AB0854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import</w:t>
      </w:r>
      <w:proofErr w:type="gramEnd"/>
      <w:r w:rsidRPr="003F709C">
        <w:t xml:space="preserve"> time</w:t>
      </w:r>
    </w:p>
    <w:p w14:paraId="60F6355B" w14:textId="3CB92419"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r w:rsidRPr="003F709C">
        <w:t>g_num</w:t>
      </w:r>
      <w:proofErr w:type="spellEnd"/>
      <w:r w:rsidRPr="003F709C">
        <w:t xml:space="preserve"> = 0 </w:t>
      </w:r>
      <w:r w:rsidR="0084029E">
        <w:tab/>
      </w:r>
      <w:r w:rsidR="0084029E">
        <w:tab/>
        <w:t xml:space="preserve">  </w:t>
      </w:r>
      <w:r w:rsidRPr="003F709C">
        <w:t># Define a global variable and set its value to 0.</w:t>
      </w:r>
    </w:p>
    <w:p w14:paraId="6069DD5E" w14:textId="0EF309C1"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w:t>
      </w:r>
      <w:proofErr w:type="spellStart"/>
      <w:r w:rsidRPr="003F709C">
        <w:t>test1</w:t>
      </w:r>
      <w:proofErr w:type="spellEnd"/>
      <w:r w:rsidRPr="003F709C">
        <w:t>(</w:t>
      </w:r>
      <w:proofErr w:type="spellStart"/>
      <w:r w:rsidRPr="003F709C">
        <w:t>num</w:t>
      </w:r>
      <w:proofErr w:type="spellEnd"/>
      <w:r w:rsidRPr="003F709C">
        <w:t xml:space="preserve">): </w:t>
      </w:r>
      <w:r w:rsidR="0084029E">
        <w:tab/>
      </w:r>
      <w:r w:rsidR="0084029E">
        <w:tab/>
        <w:t xml:space="preserve">  </w:t>
      </w:r>
      <w:r w:rsidRPr="003F709C">
        <w:t># Define the function test1 and perform the add operation to global variables.</w:t>
      </w:r>
    </w:p>
    <w:p w14:paraId="585E3BE9" w14:textId="09BD763C"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global</w:t>
      </w:r>
      <w:proofErr w:type="gramEnd"/>
      <w:r w:rsidRPr="003F709C">
        <w:t xml:space="preserve"> </w:t>
      </w:r>
      <w:proofErr w:type="spellStart"/>
      <w:r w:rsidRPr="003F709C">
        <w:t>g_num</w:t>
      </w:r>
      <w:proofErr w:type="spellEnd"/>
      <w:r w:rsidRPr="003F709C">
        <w:tab/>
      </w:r>
      <w:r w:rsidR="0084029E">
        <w:t xml:space="preserve">  </w:t>
      </w:r>
      <w:r w:rsidRPr="003F709C">
        <w:t># Use global variables.</w:t>
      </w:r>
    </w:p>
    <w:p w14:paraId="322D2E8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for</w:t>
      </w:r>
      <w:proofErr w:type="gramEnd"/>
      <w:r w:rsidRPr="003F709C">
        <w:t xml:space="preserve"> i in range(</w:t>
      </w:r>
      <w:proofErr w:type="spellStart"/>
      <w:r w:rsidRPr="003F709C">
        <w:t>num</w:t>
      </w:r>
      <w:proofErr w:type="spellEnd"/>
      <w:r w:rsidRPr="003F709C">
        <w:t>):</w:t>
      </w:r>
    </w:p>
    <w:p w14:paraId="0A5F364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mutex.acquire</w:t>
      </w:r>
      <w:proofErr w:type="spellEnd"/>
      <w:r w:rsidRPr="003F709C">
        <w:t>(</w:t>
      </w:r>
      <w:proofErr w:type="gramEnd"/>
      <w:r w:rsidRPr="003F709C">
        <w:t>) # Lock</w:t>
      </w:r>
    </w:p>
    <w:p w14:paraId="01B1387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r w:rsidRPr="003F709C">
        <w:t>g_num</w:t>
      </w:r>
      <w:proofErr w:type="spellEnd"/>
      <w:r w:rsidRPr="003F709C">
        <w:t xml:space="preserve"> += 1</w:t>
      </w:r>
    </w:p>
    <w:p w14:paraId="06CF6FA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mutex.release</w:t>
      </w:r>
      <w:proofErr w:type="spellEnd"/>
      <w:r w:rsidRPr="003F709C">
        <w:t>(</w:t>
      </w:r>
      <w:proofErr w:type="gramEnd"/>
      <w:r w:rsidRPr="003F709C">
        <w:t>) # Unlock</w:t>
      </w:r>
    </w:p>
    <w:p w14:paraId="5EFAB49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w:t>
      </w:r>
      <w:proofErr w:type="spellStart"/>
      <w:r w:rsidRPr="003F709C">
        <w:t>test1</w:t>
      </w:r>
      <w:proofErr w:type="spellEnd"/>
      <w:r w:rsidRPr="003F709C">
        <w:t xml:space="preserve">--- </w:t>
      </w:r>
      <w:proofErr w:type="spellStart"/>
      <w:r w:rsidRPr="003F709C">
        <w:t>g_num</w:t>
      </w:r>
      <w:proofErr w:type="spellEnd"/>
      <w:r w:rsidRPr="003F709C">
        <w:t>=%d" %</w:t>
      </w:r>
      <w:proofErr w:type="spellStart"/>
      <w:r w:rsidRPr="003F709C">
        <w:t>g_num</w:t>
      </w:r>
      <w:proofErr w:type="spellEnd"/>
      <w:r w:rsidRPr="003F709C">
        <w:t>)</w:t>
      </w:r>
    </w:p>
    <w:p w14:paraId="52EE85F8"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
    <w:p w14:paraId="23966173" w14:textId="7041A31A"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w:t>
      </w:r>
      <w:proofErr w:type="spellStart"/>
      <w:r w:rsidRPr="003F709C">
        <w:t>test2</w:t>
      </w:r>
      <w:proofErr w:type="spellEnd"/>
      <w:r w:rsidRPr="003F709C">
        <w:t>(</w:t>
      </w:r>
      <w:proofErr w:type="spellStart"/>
      <w:r w:rsidRPr="003F709C">
        <w:t>num</w:t>
      </w:r>
      <w:proofErr w:type="spellEnd"/>
      <w:r w:rsidRPr="003F709C">
        <w:t xml:space="preserve">): </w:t>
      </w:r>
      <w:r w:rsidR="0084029E">
        <w:tab/>
      </w:r>
      <w:r w:rsidR="0084029E">
        <w:tab/>
        <w:t xml:space="preserve">  </w:t>
      </w:r>
      <w:r w:rsidRPr="003F709C">
        <w:t># Define the function test2 and perform the add operation to global variables.</w:t>
      </w:r>
    </w:p>
    <w:p w14:paraId="5B2530E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global</w:t>
      </w:r>
      <w:proofErr w:type="gramEnd"/>
      <w:r w:rsidRPr="003F709C">
        <w:t xml:space="preserve"> </w:t>
      </w:r>
      <w:proofErr w:type="spellStart"/>
      <w:r w:rsidRPr="003F709C">
        <w:t>g_num</w:t>
      </w:r>
      <w:proofErr w:type="spellEnd"/>
      <w:r w:rsidRPr="003F709C">
        <w:t xml:space="preserve">   </w:t>
      </w:r>
    </w:p>
    <w:p w14:paraId="3CD1C34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for</w:t>
      </w:r>
      <w:proofErr w:type="gramEnd"/>
      <w:r w:rsidRPr="003F709C">
        <w:t xml:space="preserve"> i in range(</w:t>
      </w:r>
      <w:proofErr w:type="spellStart"/>
      <w:r w:rsidRPr="003F709C">
        <w:t>num</w:t>
      </w:r>
      <w:proofErr w:type="spellEnd"/>
      <w:r w:rsidRPr="003F709C">
        <w:t>):</w:t>
      </w:r>
    </w:p>
    <w:p w14:paraId="563CEE2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mutex.acquire</w:t>
      </w:r>
      <w:proofErr w:type="spellEnd"/>
      <w:r w:rsidRPr="003F709C">
        <w:t>(</w:t>
      </w:r>
      <w:proofErr w:type="gramEnd"/>
      <w:r w:rsidRPr="003F709C">
        <w:t>) # Lock</w:t>
      </w:r>
    </w:p>
    <w:p w14:paraId="7A884D70" w14:textId="455E106A"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r w:rsidRPr="003F709C">
        <w:t>g_num</w:t>
      </w:r>
      <w:proofErr w:type="spellEnd"/>
      <w:r w:rsidRPr="003F709C">
        <w:t xml:space="preserve"> += 1 </w:t>
      </w:r>
      <w:r w:rsidR="0084029E">
        <w:t xml:space="preserve">   </w:t>
      </w:r>
      <w:r w:rsidRPr="003F709C">
        <w:t># Perform the add operation.</w:t>
      </w:r>
    </w:p>
    <w:p w14:paraId="5A0FBFA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mutex.release</w:t>
      </w:r>
      <w:proofErr w:type="spellEnd"/>
      <w:r w:rsidRPr="003F709C">
        <w:t>(</w:t>
      </w:r>
      <w:proofErr w:type="gramEnd"/>
      <w:r w:rsidRPr="003F709C">
        <w:t>) #  Unlock</w:t>
      </w:r>
    </w:p>
    <w:p w14:paraId="2937DD7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
    <w:p w14:paraId="5F37940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w:t>
      </w:r>
      <w:proofErr w:type="spellStart"/>
      <w:r w:rsidRPr="003F709C">
        <w:t>test2</w:t>
      </w:r>
      <w:proofErr w:type="spellEnd"/>
      <w:r w:rsidRPr="003F709C">
        <w:t xml:space="preserve">--- </w:t>
      </w:r>
      <w:proofErr w:type="spellStart"/>
      <w:r w:rsidRPr="003F709C">
        <w:t>g_num</w:t>
      </w:r>
      <w:proofErr w:type="spellEnd"/>
      <w:r w:rsidRPr="003F709C">
        <w:t>=%d" %</w:t>
      </w:r>
      <w:proofErr w:type="spellStart"/>
      <w:r w:rsidRPr="003F709C">
        <w:t>g_num</w:t>
      </w:r>
      <w:proofErr w:type="spellEnd"/>
      <w:r w:rsidRPr="003F709C">
        <w:t>)</w:t>
      </w:r>
    </w:p>
    <w:p w14:paraId="723728DC"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Create a mutual exclusion lock.</w:t>
      </w:r>
    </w:p>
    <w:p w14:paraId="492768F9"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By</w:t>
      </w:r>
      <w:proofErr w:type="gramEnd"/>
      <w:r w:rsidRPr="003F709C">
        <w:t xml:space="preserve"> default, the global variables are not locked. You can delete the lock and view resource contention.</w:t>
      </w:r>
    </w:p>
    <w:p w14:paraId="07F2E56A"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mutex</w:t>
      </w:r>
      <w:proofErr w:type="spellEnd"/>
      <w:proofErr w:type="gramEnd"/>
      <w:r w:rsidRPr="003F709C">
        <w:t xml:space="preserve"> = </w:t>
      </w:r>
      <w:proofErr w:type="spellStart"/>
      <w:r w:rsidRPr="003F709C">
        <w:t>threading.Lock</w:t>
      </w:r>
      <w:proofErr w:type="spellEnd"/>
      <w:r w:rsidRPr="003F709C">
        <w:t>()</w:t>
      </w:r>
      <w:r w:rsidRPr="003F709C">
        <w:tab/>
      </w:r>
      <w:r w:rsidRPr="003F709C">
        <w:tab/>
      </w:r>
    </w:p>
    <w:p w14:paraId="0C57B587"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
    <w:p w14:paraId="1BDBC15B"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xml:space="preserve"># </w:t>
      </w:r>
      <w:proofErr w:type="gramStart"/>
      <w:r w:rsidRPr="003F709C">
        <w:t>Create</w:t>
      </w:r>
      <w:proofErr w:type="gramEnd"/>
      <w:r w:rsidRPr="003F709C">
        <w:t xml:space="preserve"> two threads and add 1,000,000 times for </w:t>
      </w:r>
      <w:proofErr w:type="spellStart"/>
      <w:r w:rsidRPr="003F709C">
        <w:t>g_num</w:t>
      </w:r>
      <w:proofErr w:type="spellEnd"/>
      <w:r w:rsidRPr="003F709C">
        <w:t>.</w:t>
      </w:r>
    </w:p>
    <w:p w14:paraId="5895743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r w:rsidRPr="003F709C">
        <w:t>p1</w:t>
      </w:r>
      <w:proofErr w:type="spellEnd"/>
      <w:r w:rsidRPr="003F709C">
        <w:t xml:space="preserve"> = </w:t>
      </w:r>
      <w:proofErr w:type="spellStart"/>
      <w:proofErr w:type="gramStart"/>
      <w:r w:rsidRPr="003F709C">
        <w:t>threading.Thread</w:t>
      </w:r>
      <w:proofErr w:type="spellEnd"/>
      <w:r w:rsidRPr="003F709C">
        <w:t>(</w:t>
      </w:r>
      <w:proofErr w:type="gramEnd"/>
      <w:r w:rsidRPr="003F709C">
        <w:t>target=</w:t>
      </w:r>
      <w:proofErr w:type="spellStart"/>
      <w:r w:rsidRPr="003F709C">
        <w:t>test1</w:t>
      </w:r>
      <w:proofErr w:type="spellEnd"/>
      <w:r w:rsidRPr="003F709C">
        <w:t xml:space="preserve">, </w:t>
      </w:r>
      <w:proofErr w:type="spellStart"/>
      <w:r w:rsidRPr="003F709C">
        <w:t>args</w:t>
      </w:r>
      <w:proofErr w:type="spellEnd"/>
      <w:r w:rsidRPr="003F709C">
        <w:t>=(1000000,))</w:t>
      </w:r>
    </w:p>
    <w:p w14:paraId="7897FF46"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p1.start()</w:t>
      </w:r>
      <w:proofErr w:type="gramEnd"/>
    </w:p>
    <w:p w14:paraId="7A292174"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
    <w:p w14:paraId="16F55741"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r w:rsidRPr="003F709C">
        <w:t>p2</w:t>
      </w:r>
      <w:proofErr w:type="spellEnd"/>
      <w:r w:rsidRPr="003F709C">
        <w:t xml:space="preserve"> = </w:t>
      </w:r>
      <w:proofErr w:type="spellStart"/>
      <w:proofErr w:type="gramStart"/>
      <w:r w:rsidRPr="003F709C">
        <w:t>threading.Thread</w:t>
      </w:r>
      <w:proofErr w:type="spellEnd"/>
      <w:r w:rsidRPr="003F709C">
        <w:t>(</w:t>
      </w:r>
      <w:proofErr w:type="gramEnd"/>
      <w:r w:rsidRPr="003F709C">
        <w:t>target=</w:t>
      </w:r>
      <w:proofErr w:type="spellStart"/>
      <w:r w:rsidRPr="003F709C">
        <w:t>test2</w:t>
      </w:r>
      <w:proofErr w:type="spellEnd"/>
      <w:r w:rsidRPr="003F709C">
        <w:t xml:space="preserve">, </w:t>
      </w:r>
      <w:proofErr w:type="spellStart"/>
      <w:r w:rsidRPr="003F709C">
        <w:t>args</w:t>
      </w:r>
      <w:proofErr w:type="spellEnd"/>
      <w:r w:rsidRPr="003F709C">
        <w:t>=(1000000,))</w:t>
      </w:r>
    </w:p>
    <w:p w14:paraId="5D2112AE"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p2.start()</w:t>
      </w:r>
      <w:proofErr w:type="gramEnd"/>
    </w:p>
    <w:p w14:paraId="58D694A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
    <w:p w14:paraId="3B116C50"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 Wait for the calculation to complete.</w:t>
      </w:r>
    </w:p>
    <w:p w14:paraId="267501E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spellStart"/>
      <w:proofErr w:type="gramStart"/>
      <w:r w:rsidRPr="003F709C">
        <w:t>time.sleep</w:t>
      </w:r>
      <w:proofErr w:type="spellEnd"/>
      <w:r w:rsidRPr="003F709C">
        <w:t>(</w:t>
      </w:r>
      <w:proofErr w:type="gramEnd"/>
      <w:r w:rsidRPr="003F709C">
        <w:t>5)</w:t>
      </w:r>
    </w:p>
    <w:p w14:paraId="71D676F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
    <w:p w14:paraId="4B9E0A10" w14:textId="4CE50E64"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proofErr w:type="gramStart"/>
      <w:r w:rsidRPr="003F709C">
        <w:t>print(</w:t>
      </w:r>
      <w:proofErr w:type="gramEnd"/>
      <w:r w:rsidRPr="003F709C">
        <w:t>"</w:t>
      </w:r>
      <w:r w:rsidR="0084029E" w:rsidRPr="003F709C">
        <w:t>After two threads operate the same global variable, the final result is</w:t>
      </w:r>
      <w:r w:rsidRPr="003F709C">
        <w:t>:</w:t>
      </w:r>
      <w:r w:rsidR="000B54FE">
        <w:t xml:space="preserve"> </w:t>
      </w:r>
      <w:r w:rsidRPr="003F709C">
        <w:t xml:space="preserve">%s" % </w:t>
      </w:r>
      <w:proofErr w:type="spellStart"/>
      <w:r w:rsidRPr="003F709C">
        <w:t>g_num</w:t>
      </w:r>
      <w:proofErr w:type="spellEnd"/>
      <w:r w:rsidRPr="003F709C">
        <w:t>)</w:t>
      </w:r>
    </w:p>
    <w:p w14:paraId="08F4F43D" w14:textId="77777777" w:rsidR="007E2D3E" w:rsidRPr="003F709C" w:rsidRDefault="007E2D3E" w:rsidP="00E978EC">
      <w:pPr>
        <w:pStyle w:val="ItemListText"/>
      </w:pPr>
      <w:r w:rsidRPr="003F709C">
        <w:t>Output:</w:t>
      </w:r>
    </w:p>
    <w:p w14:paraId="384A7545"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w:t>
      </w:r>
      <w:proofErr w:type="spellStart"/>
      <w:r w:rsidRPr="003F709C">
        <w:t>test1</w:t>
      </w:r>
      <w:proofErr w:type="spellEnd"/>
      <w:r w:rsidRPr="003F709C">
        <w:t xml:space="preserve">--- </w:t>
      </w:r>
      <w:proofErr w:type="spellStart"/>
      <w:r w:rsidRPr="003F709C">
        <w:t>g_num</w:t>
      </w:r>
      <w:proofErr w:type="spellEnd"/>
      <w:r w:rsidRPr="003F709C">
        <w:t xml:space="preserve">=1868536 </w:t>
      </w:r>
    </w:p>
    <w:p w14:paraId="1B8198E2" w14:textId="77777777"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w:t>
      </w:r>
      <w:proofErr w:type="spellStart"/>
      <w:r w:rsidRPr="003F709C">
        <w:t>test2</w:t>
      </w:r>
      <w:proofErr w:type="spellEnd"/>
      <w:r w:rsidRPr="003F709C">
        <w:t xml:space="preserve">--- </w:t>
      </w:r>
      <w:proofErr w:type="spellStart"/>
      <w:r w:rsidRPr="003F709C">
        <w:t>g_num</w:t>
      </w:r>
      <w:proofErr w:type="spellEnd"/>
      <w:r w:rsidRPr="003F709C">
        <w:t xml:space="preserve">=2000000 </w:t>
      </w:r>
    </w:p>
    <w:p w14:paraId="55D2CE26" w14:textId="44A8920B" w:rsidR="007E2D3E" w:rsidRPr="003F709C" w:rsidRDefault="007E2D3E" w:rsidP="00E978EC">
      <w:pPr>
        <w:pStyle w:val="ItemlistTextTD"/>
        <w:pBdr>
          <w:top w:val="dashed" w:sz="4" w:space="1" w:color="auto"/>
          <w:left w:val="dashed" w:sz="4" w:space="4" w:color="auto"/>
          <w:bottom w:val="dashed" w:sz="4" w:space="1" w:color="auto"/>
          <w:right w:val="dashed" w:sz="4" w:space="4" w:color="auto"/>
        </w:pBdr>
      </w:pPr>
      <w:r w:rsidRPr="003F709C">
        <w:t>After two threads operate the same global variable, the final result is: 2,000,000.</w:t>
      </w:r>
    </w:p>
    <w:p w14:paraId="133B5C8D" w14:textId="77777777" w:rsidR="007E2D3E" w:rsidRPr="00E25588" w:rsidRDefault="007E2D3E" w:rsidP="00E978EC">
      <w:pPr>
        <w:pStyle w:val="40"/>
        <w:rPr>
          <w:rFonts w:hint="default"/>
        </w:rPr>
      </w:pPr>
      <w:bookmarkStart w:id="123" w:name="_Toc46134868"/>
      <w:bookmarkStart w:id="124" w:name="_Toc47087260"/>
      <w:r w:rsidRPr="00E25588">
        <w:lastRenderedPageBreak/>
        <w:t>Multiple Processes</w:t>
      </w:r>
      <w:bookmarkEnd w:id="123"/>
      <w:bookmarkEnd w:id="124"/>
    </w:p>
    <w:p w14:paraId="675A5168" w14:textId="77777777" w:rsidR="007E2D3E" w:rsidRPr="003F709C" w:rsidRDefault="007E2D3E" w:rsidP="00E978EC">
      <w:r w:rsidRPr="003F709C">
        <w:t>To perform multi-process operations in Python, the multiprocessing module is required. The process class is similar to the multi-thread class.</w:t>
      </w:r>
    </w:p>
    <w:p w14:paraId="0EF1E7DD" w14:textId="5DF01AF8"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coding=</w:t>
      </w:r>
      <w:proofErr w:type="spellStart"/>
      <w:r w:rsidRPr="003F709C">
        <w:t>gbk</w:t>
      </w:r>
      <w:proofErr w:type="spellEnd"/>
      <w:r w:rsidRPr="003F709C">
        <w:t xml:space="preserve"> </w:t>
      </w:r>
      <w:r w:rsidR="00AB5401">
        <w:tab/>
      </w:r>
      <w:r w:rsidR="00AB5401">
        <w:tab/>
      </w:r>
      <w:r w:rsidR="00AB5401">
        <w:tab/>
      </w:r>
      <w:r w:rsidRPr="003F709C">
        <w:t># Coding declaration</w:t>
      </w:r>
    </w:p>
    <w:p w14:paraId="7158BE08"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from</w:t>
      </w:r>
      <w:proofErr w:type="gramEnd"/>
      <w:r w:rsidRPr="003F709C">
        <w:t xml:space="preserve"> multiprocessing import Process </w:t>
      </w:r>
    </w:p>
    <w:p w14:paraId="747F344F"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import</w:t>
      </w:r>
      <w:proofErr w:type="gramEnd"/>
      <w:r w:rsidRPr="003F709C">
        <w:t xml:space="preserve"> </w:t>
      </w:r>
      <w:proofErr w:type="spellStart"/>
      <w:r w:rsidRPr="003F709C">
        <w:t>os</w:t>
      </w:r>
      <w:proofErr w:type="spellEnd"/>
      <w:r w:rsidRPr="003F709C">
        <w:t xml:space="preserve"> </w:t>
      </w:r>
    </w:p>
    <w:p w14:paraId="4F06C132"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import</w:t>
      </w:r>
      <w:proofErr w:type="gramEnd"/>
      <w:r w:rsidRPr="003F709C">
        <w:t xml:space="preserve"> time </w:t>
      </w:r>
    </w:p>
    <w:p w14:paraId="512E76CD"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7E9075EE" w14:textId="677612A5"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proofErr w:type="gramStart"/>
      <w:r w:rsidRPr="003F709C">
        <w:t>nums</w:t>
      </w:r>
      <w:proofErr w:type="spellEnd"/>
      <w:proofErr w:type="gramEnd"/>
      <w:r w:rsidRPr="003F709C">
        <w:t xml:space="preserve"> = [11, 22] </w:t>
      </w:r>
      <w:r w:rsidR="00AB5401">
        <w:tab/>
      </w:r>
      <w:r w:rsidR="00AB5401">
        <w:tab/>
      </w:r>
      <w:r w:rsidR="00AB5401">
        <w:tab/>
      </w:r>
      <w:r w:rsidRPr="003F709C">
        <w:t xml:space="preserve"># Set global variables. </w:t>
      </w:r>
    </w:p>
    <w:p w14:paraId="0709150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0278D19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w:t>
      </w:r>
      <w:proofErr w:type="spellStart"/>
      <w:r w:rsidRPr="003F709C">
        <w:t>work1</w:t>
      </w:r>
      <w:proofErr w:type="spellEnd"/>
      <w:r w:rsidRPr="003F709C">
        <w:t xml:space="preserve">(): </w:t>
      </w:r>
    </w:p>
    <w:p w14:paraId="700C4C3D"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"Code to be executed by </w:t>
      </w:r>
      <w:proofErr w:type="spellStart"/>
      <w:r w:rsidRPr="003F709C">
        <w:t>subprocess</w:t>
      </w:r>
      <w:proofErr w:type="spellEnd"/>
      <w:r w:rsidRPr="003F709C">
        <w:t xml:space="preserve"> 1. The </w:t>
      </w:r>
      <w:proofErr w:type="spellStart"/>
      <w:r w:rsidRPr="003F709C">
        <w:t>nums</w:t>
      </w:r>
      <w:proofErr w:type="spellEnd"/>
      <w:r w:rsidRPr="003F709C">
        <w:t xml:space="preserve"> list is extended." </w:t>
      </w:r>
    </w:p>
    <w:p w14:paraId="22D5B295"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"in </w:t>
      </w:r>
      <w:proofErr w:type="spellStart"/>
      <w:r w:rsidRPr="003F709C">
        <w:t>process1</w:t>
      </w:r>
      <w:proofErr w:type="spellEnd"/>
      <w:r w:rsidRPr="003F709C">
        <w:t xml:space="preserve"> </w:t>
      </w:r>
      <w:proofErr w:type="spellStart"/>
      <w:r w:rsidRPr="003F709C">
        <w:t>pid</w:t>
      </w:r>
      <w:proofErr w:type="spellEnd"/>
      <w:r w:rsidRPr="003F709C">
        <w:t>=%d ,</w:t>
      </w:r>
      <w:proofErr w:type="spellStart"/>
      <w:r w:rsidRPr="003F709C">
        <w:t>nums</w:t>
      </w:r>
      <w:proofErr w:type="spellEnd"/>
      <w:r w:rsidRPr="003F709C">
        <w:t>=%s" % (</w:t>
      </w:r>
      <w:proofErr w:type="spellStart"/>
      <w:r w:rsidRPr="003F709C">
        <w:t>os.getpid</w:t>
      </w:r>
      <w:proofErr w:type="spellEnd"/>
      <w:r w:rsidRPr="003F709C">
        <w:t xml:space="preserve">(), </w:t>
      </w:r>
      <w:proofErr w:type="spellStart"/>
      <w:r w:rsidRPr="003F709C">
        <w:t>nums</w:t>
      </w:r>
      <w:proofErr w:type="spellEnd"/>
      <w:r w:rsidRPr="003F709C">
        <w:t xml:space="preserve">)) # Get the process ID. </w:t>
      </w:r>
    </w:p>
    <w:p w14:paraId="7B30B04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for</w:t>
      </w:r>
      <w:proofErr w:type="gramEnd"/>
      <w:r w:rsidRPr="003F709C">
        <w:t xml:space="preserve"> i in range(3): </w:t>
      </w:r>
    </w:p>
    <w:p w14:paraId="15E69B50"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nums.append</w:t>
      </w:r>
      <w:proofErr w:type="spellEnd"/>
      <w:r w:rsidRPr="003F709C">
        <w:t>(</w:t>
      </w:r>
      <w:proofErr w:type="gramEnd"/>
      <w:r w:rsidRPr="003F709C">
        <w:t xml:space="preserve">i) </w:t>
      </w:r>
    </w:p>
    <w:p w14:paraId="4AE0FC8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spellStart"/>
      <w:proofErr w:type="gramStart"/>
      <w:r w:rsidRPr="003F709C">
        <w:t>time.sleep</w:t>
      </w:r>
      <w:proofErr w:type="spellEnd"/>
      <w:r w:rsidRPr="003F709C">
        <w:t>(</w:t>
      </w:r>
      <w:proofErr w:type="gramEnd"/>
      <w:r w:rsidRPr="003F709C">
        <w:t xml:space="preserve">1) </w:t>
      </w:r>
    </w:p>
    <w:p w14:paraId="344527F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"in </w:t>
      </w:r>
      <w:proofErr w:type="spellStart"/>
      <w:r w:rsidRPr="003F709C">
        <w:t>process1</w:t>
      </w:r>
      <w:proofErr w:type="spellEnd"/>
      <w:r w:rsidRPr="003F709C">
        <w:t xml:space="preserve"> </w:t>
      </w:r>
      <w:proofErr w:type="spellStart"/>
      <w:r w:rsidRPr="003F709C">
        <w:t>pid</w:t>
      </w:r>
      <w:proofErr w:type="spellEnd"/>
      <w:r w:rsidRPr="003F709C">
        <w:t>=%d ,</w:t>
      </w:r>
      <w:proofErr w:type="spellStart"/>
      <w:r w:rsidRPr="003F709C">
        <w:t>nums</w:t>
      </w:r>
      <w:proofErr w:type="spellEnd"/>
      <w:r w:rsidRPr="003F709C">
        <w:t>=%s" % (</w:t>
      </w:r>
      <w:proofErr w:type="spellStart"/>
      <w:r w:rsidRPr="003F709C">
        <w:t>os.getpid</w:t>
      </w:r>
      <w:proofErr w:type="spellEnd"/>
      <w:r w:rsidRPr="003F709C">
        <w:t xml:space="preserve">(), </w:t>
      </w:r>
      <w:proofErr w:type="spellStart"/>
      <w:r w:rsidRPr="003F709C">
        <w:t>nums</w:t>
      </w:r>
      <w:proofErr w:type="spellEnd"/>
      <w:r w:rsidRPr="003F709C">
        <w:t xml:space="preserve">)) </w:t>
      </w:r>
    </w:p>
    <w:p w14:paraId="5C1B8699"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27078130"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spellStart"/>
      <w:proofErr w:type="gramStart"/>
      <w:r w:rsidRPr="003F709C">
        <w:t>def</w:t>
      </w:r>
      <w:proofErr w:type="spellEnd"/>
      <w:proofErr w:type="gramEnd"/>
      <w:r w:rsidRPr="003F709C">
        <w:t xml:space="preserve"> </w:t>
      </w:r>
      <w:proofErr w:type="spellStart"/>
      <w:r w:rsidRPr="003F709C">
        <w:t>work2</w:t>
      </w:r>
      <w:proofErr w:type="spellEnd"/>
      <w:r w:rsidRPr="003F709C">
        <w:t xml:space="preserve">(): </w:t>
      </w:r>
    </w:p>
    <w:p w14:paraId="65F3CD9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"Code to be executed by </w:t>
      </w:r>
      <w:proofErr w:type="spellStart"/>
      <w:r w:rsidRPr="003F709C">
        <w:t>subprocess</w:t>
      </w:r>
      <w:proofErr w:type="spellEnd"/>
      <w:r w:rsidRPr="003F709C">
        <w:t xml:space="preserve"> 2. Process ID is output and list of </w:t>
      </w:r>
      <w:proofErr w:type="spellStart"/>
      <w:r w:rsidRPr="003F709C">
        <w:t>nums</w:t>
      </w:r>
      <w:proofErr w:type="spellEnd"/>
      <w:r w:rsidRPr="003F709C">
        <w:t xml:space="preserve"> is called.” </w:t>
      </w:r>
    </w:p>
    <w:p w14:paraId="55236B8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print(</w:t>
      </w:r>
      <w:proofErr w:type="gramEnd"/>
      <w:r w:rsidRPr="003F709C">
        <w:t xml:space="preserve">"in </w:t>
      </w:r>
      <w:proofErr w:type="spellStart"/>
      <w:r w:rsidRPr="003F709C">
        <w:t>process2</w:t>
      </w:r>
      <w:proofErr w:type="spellEnd"/>
      <w:r w:rsidRPr="003F709C">
        <w:t xml:space="preserve"> </w:t>
      </w:r>
      <w:proofErr w:type="spellStart"/>
      <w:r w:rsidRPr="003F709C">
        <w:t>pid</w:t>
      </w:r>
      <w:proofErr w:type="spellEnd"/>
      <w:r w:rsidRPr="003F709C">
        <w:t>=%d ,</w:t>
      </w:r>
      <w:proofErr w:type="spellStart"/>
      <w:r w:rsidRPr="003F709C">
        <w:t>nums</w:t>
      </w:r>
      <w:proofErr w:type="spellEnd"/>
      <w:r w:rsidRPr="003F709C">
        <w:t>=%s" % (</w:t>
      </w:r>
      <w:proofErr w:type="spellStart"/>
      <w:r w:rsidRPr="003F709C">
        <w:t>os.getpid</w:t>
      </w:r>
      <w:proofErr w:type="spellEnd"/>
      <w:r w:rsidRPr="003F709C">
        <w:t xml:space="preserve">(), </w:t>
      </w:r>
      <w:proofErr w:type="spellStart"/>
      <w:r w:rsidRPr="003F709C">
        <w:t>nums</w:t>
      </w:r>
      <w:proofErr w:type="spellEnd"/>
      <w:r w:rsidRPr="003F709C">
        <w:t xml:space="preserve">)) </w:t>
      </w:r>
    </w:p>
    <w:p w14:paraId="4AE0168B"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11CDB4C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if</w:t>
      </w:r>
      <w:proofErr w:type="gramEnd"/>
      <w:r w:rsidRPr="003F709C">
        <w:t xml:space="preserve"> __name__ == '__main__': </w:t>
      </w:r>
    </w:p>
    <w:p w14:paraId="1B9E024E"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p1 = </w:t>
      </w:r>
      <w:proofErr w:type="gramStart"/>
      <w:r w:rsidRPr="003F709C">
        <w:t>Process(</w:t>
      </w:r>
      <w:proofErr w:type="gramEnd"/>
      <w:r w:rsidRPr="003F709C">
        <w:t xml:space="preserve">target=work1) </w:t>
      </w:r>
    </w:p>
    <w:p w14:paraId="17CB180C"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p1.start()</w:t>
      </w:r>
      <w:proofErr w:type="gramEnd"/>
      <w:r w:rsidRPr="003F709C">
        <w:t xml:space="preserve"> </w:t>
      </w:r>
    </w:p>
    <w:p w14:paraId="65663031" w14:textId="026E4C6A"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p1.join(</w:t>
      </w:r>
      <w:proofErr w:type="gramEnd"/>
      <w:r w:rsidRPr="003F709C">
        <w:t xml:space="preserve">) </w:t>
      </w:r>
      <w:r w:rsidR="00AB5401">
        <w:tab/>
      </w:r>
      <w:r w:rsidR="00AB5401">
        <w:tab/>
      </w:r>
      <w:r w:rsidR="00AB5401">
        <w:tab/>
      </w:r>
      <w:r w:rsidRPr="003F709C">
        <w:t xml:space="preserve"># After this thread is executed, execute other threads. </w:t>
      </w:r>
    </w:p>
    <w:p w14:paraId="1C53AB9C"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
    <w:p w14:paraId="50EB310D"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p2 = </w:t>
      </w:r>
      <w:proofErr w:type="gramStart"/>
      <w:r w:rsidRPr="003F709C">
        <w:t>Process(</w:t>
      </w:r>
      <w:proofErr w:type="gramEnd"/>
      <w:r w:rsidRPr="003F709C">
        <w:t xml:space="preserve">target=work2) </w:t>
      </w:r>
    </w:p>
    <w:p w14:paraId="69C58E18"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    </w:t>
      </w:r>
      <w:proofErr w:type="gramStart"/>
      <w:r w:rsidRPr="003F709C">
        <w:t>p2.start()</w:t>
      </w:r>
      <w:proofErr w:type="gramEnd"/>
    </w:p>
    <w:p w14:paraId="5AE92EC5" w14:textId="6B1CB5F8" w:rsidR="007E2D3E" w:rsidRPr="003F709C" w:rsidRDefault="007E2D3E" w:rsidP="00E978EC">
      <w:r w:rsidRPr="003F709C">
        <w:t>Output</w:t>
      </w:r>
      <w:r w:rsidR="00171B81">
        <w:rPr>
          <w:rFonts w:hint="eastAsia"/>
        </w:rPr>
        <w:t>:</w:t>
      </w:r>
    </w:p>
    <w:p w14:paraId="3EB425A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r w:rsidRPr="003F709C">
        <w:t xml:space="preserve">D:\Python Learning&gt;python test.py </w:t>
      </w:r>
    </w:p>
    <w:p w14:paraId="2015CC64"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in</w:t>
      </w:r>
      <w:proofErr w:type="gramEnd"/>
      <w:r w:rsidRPr="003F709C">
        <w:t xml:space="preserve"> </w:t>
      </w:r>
      <w:proofErr w:type="spellStart"/>
      <w:r w:rsidRPr="003F709C">
        <w:t>process1</w:t>
      </w:r>
      <w:proofErr w:type="spellEnd"/>
      <w:r w:rsidRPr="003F709C">
        <w:t xml:space="preserve"> </w:t>
      </w:r>
      <w:proofErr w:type="spellStart"/>
      <w:r w:rsidRPr="003F709C">
        <w:t>pid</w:t>
      </w:r>
      <w:proofErr w:type="spellEnd"/>
      <w:r w:rsidRPr="003F709C">
        <w:t>=23384 ,</w:t>
      </w:r>
      <w:proofErr w:type="spellStart"/>
      <w:r w:rsidRPr="003F709C">
        <w:t>nums</w:t>
      </w:r>
      <w:proofErr w:type="spellEnd"/>
      <w:r w:rsidRPr="003F709C">
        <w:t xml:space="preserve">=[11, 22] </w:t>
      </w:r>
    </w:p>
    <w:p w14:paraId="7F4EE5CD"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in</w:t>
      </w:r>
      <w:proofErr w:type="gramEnd"/>
      <w:r w:rsidRPr="003F709C">
        <w:t xml:space="preserve"> </w:t>
      </w:r>
      <w:proofErr w:type="spellStart"/>
      <w:r w:rsidRPr="003F709C">
        <w:t>process1</w:t>
      </w:r>
      <w:proofErr w:type="spellEnd"/>
      <w:r w:rsidRPr="003F709C">
        <w:t xml:space="preserve"> </w:t>
      </w:r>
      <w:proofErr w:type="spellStart"/>
      <w:r w:rsidRPr="003F709C">
        <w:t>pid</w:t>
      </w:r>
      <w:proofErr w:type="spellEnd"/>
      <w:r w:rsidRPr="003F709C">
        <w:t>=23384 ,</w:t>
      </w:r>
      <w:proofErr w:type="spellStart"/>
      <w:r w:rsidRPr="003F709C">
        <w:t>nums</w:t>
      </w:r>
      <w:proofErr w:type="spellEnd"/>
      <w:r w:rsidRPr="003F709C">
        <w:t xml:space="preserve">=[11, 22, 0] </w:t>
      </w:r>
    </w:p>
    <w:p w14:paraId="10D2E2A3"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in</w:t>
      </w:r>
      <w:proofErr w:type="gramEnd"/>
      <w:r w:rsidRPr="003F709C">
        <w:t xml:space="preserve"> </w:t>
      </w:r>
      <w:proofErr w:type="spellStart"/>
      <w:r w:rsidRPr="003F709C">
        <w:t>process1</w:t>
      </w:r>
      <w:proofErr w:type="spellEnd"/>
      <w:r w:rsidRPr="003F709C">
        <w:t xml:space="preserve"> </w:t>
      </w:r>
      <w:proofErr w:type="spellStart"/>
      <w:r w:rsidRPr="003F709C">
        <w:t>pid</w:t>
      </w:r>
      <w:proofErr w:type="spellEnd"/>
      <w:r w:rsidRPr="003F709C">
        <w:t>=23384 ,</w:t>
      </w:r>
      <w:proofErr w:type="spellStart"/>
      <w:r w:rsidRPr="003F709C">
        <w:t>nums</w:t>
      </w:r>
      <w:proofErr w:type="spellEnd"/>
      <w:r w:rsidRPr="003F709C">
        <w:t xml:space="preserve">=[11, 22, 0, 1] </w:t>
      </w:r>
    </w:p>
    <w:p w14:paraId="054D2FC1"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in</w:t>
      </w:r>
      <w:proofErr w:type="gramEnd"/>
      <w:r w:rsidRPr="003F709C">
        <w:t xml:space="preserve"> </w:t>
      </w:r>
      <w:proofErr w:type="spellStart"/>
      <w:r w:rsidRPr="003F709C">
        <w:t>process1</w:t>
      </w:r>
      <w:proofErr w:type="spellEnd"/>
      <w:r w:rsidRPr="003F709C">
        <w:t xml:space="preserve"> </w:t>
      </w:r>
      <w:proofErr w:type="spellStart"/>
      <w:r w:rsidRPr="003F709C">
        <w:t>pid</w:t>
      </w:r>
      <w:proofErr w:type="spellEnd"/>
      <w:r w:rsidRPr="003F709C">
        <w:t>=23384 ,</w:t>
      </w:r>
      <w:proofErr w:type="spellStart"/>
      <w:r w:rsidRPr="003F709C">
        <w:t>nums</w:t>
      </w:r>
      <w:proofErr w:type="spellEnd"/>
      <w:r w:rsidRPr="003F709C">
        <w:t xml:space="preserve">=[11, 22, 0, 1, 2] </w:t>
      </w:r>
    </w:p>
    <w:p w14:paraId="7D2DBCDA" w14:textId="77777777" w:rsidR="007E2D3E" w:rsidRPr="003F709C" w:rsidRDefault="007E2D3E" w:rsidP="00E978EC">
      <w:pPr>
        <w:pStyle w:val="TerminalDisplay"/>
        <w:pBdr>
          <w:top w:val="dashed" w:sz="4" w:space="1" w:color="auto"/>
          <w:left w:val="dashed" w:sz="4" w:space="4" w:color="auto"/>
          <w:bottom w:val="dashed" w:sz="4" w:space="1" w:color="auto"/>
          <w:right w:val="dashed" w:sz="4" w:space="4" w:color="auto"/>
        </w:pBdr>
      </w:pPr>
      <w:proofErr w:type="gramStart"/>
      <w:r w:rsidRPr="003F709C">
        <w:t>in</w:t>
      </w:r>
      <w:proofErr w:type="gramEnd"/>
      <w:r w:rsidRPr="003F709C">
        <w:t xml:space="preserve"> </w:t>
      </w:r>
      <w:proofErr w:type="spellStart"/>
      <w:r w:rsidRPr="003F709C">
        <w:t>process2</w:t>
      </w:r>
      <w:proofErr w:type="spellEnd"/>
      <w:r w:rsidRPr="003F709C">
        <w:t xml:space="preserve"> </w:t>
      </w:r>
      <w:proofErr w:type="spellStart"/>
      <w:r w:rsidRPr="003F709C">
        <w:t>pid</w:t>
      </w:r>
      <w:proofErr w:type="spellEnd"/>
      <w:r w:rsidRPr="003F709C">
        <w:t>=20588 ,</w:t>
      </w:r>
      <w:proofErr w:type="spellStart"/>
      <w:r w:rsidRPr="003F709C">
        <w:t>nums</w:t>
      </w:r>
      <w:proofErr w:type="spellEnd"/>
      <w:r w:rsidRPr="003F709C">
        <w:t>=[11, 22]</w:t>
      </w:r>
    </w:p>
    <w:p w14:paraId="10E6EB88" w14:textId="4839E980" w:rsidR="00033243" w:rsidRPr="001B4FA3" w:rsidRDefault="007E2D3E" w:rsidP="00413AF5">
      <w:r w:rsidRPr="003F709C">
        <w:t xml:space="preserve">Note: The </w:t>
      </w:r>
      <w:proofErr w:type="spellStart"/>
      <w:r w:rsidRPr="003F709C">
        <w:t>Jupyter</w:t>
      </w:r>
      <w:proofErr w:type="spellEnd"/>
      <w:r w:rsidRPr="003F709C">
        <w:t xml:space="preserve"> Notebook does not generate the result of this experiment because</w:t>
      </w:r>
      <w:r w:rsidR="00413AF5">
        <w:rPr>
          <w:rFonts w:hint="eastAsia"/>
        </w:rPr>
        <w:t xml:space="preserve"> </w:t>
      </w:r>
      <w:r w:rsidR="00413AF5">
        <w:t>of</w:t>
      </w:r>
      <w:r w:rsidR="00413AF5">
        <w:rPr>
          <w:rFonts w:hint="eastAsia"/>
        </w:rPr>
        <w:t xml:space="preserve"> </w:t>
      </w:r>
      <w:r w:rsidR="00413AF5">
        <w:t>the</w:t>
      </w:r>
      <w:r w:rsidRPr="003F709C">
        <w:t xml:space="preserve"> editor. You can use </w:t>
      </w:r>
      <w:proofErr w:type="spellStart"/>
      <w:r w:rsidRPr="003F709C">
        <w:t>Pycharm</w:t>
      </w:r>
      <w:proofErr w:type="spellEnd"/>
      <w:r w:rsidRPr="003F709C">
        <w:t xml:space="preserve"> to execute code or create a </w:t>
      </w:r>
      <w:r w:rsidRPr="000A347E">
        <w:rPr>
          <w:b/>
        </w:rPr>
        <w:t>.</w:t>
      </w:r>
      <w:proofErr w:type="spellStart"/>
      <w:r w:rsidRPr="000A347E">
        <w:rPr>
          <w:b/>
        </w:rPr>
        <w:t>py</w:t>
      </w:r>
      <w:proofErr w:type="spellEnd"/>
      <w:r w:rsidRPr="003F709C">
        <w:t xml:space="preserve"> file</w:t>
      </w:r>
      <w:r w:rsidR="00413AF5">
        <w:t xml:space="preserve"> to run it in CMD</w:t>
      </w:r>
      <w:r w:rsidRPr="003F709C">
        <w:t>.</w:t>
      </w:r>
    </w:p>
    <w:sectPr w:rsidR="00033243" w:rsidRPr="001B4FA3" w:rsidSect="00737E11">
      <w:pgSz w:w="11906" w:h="16838" w:code="9"/>
      <w:pgMar w:top="1701" w:right="1134" w:bottom="1701" w:left="1134" w:header="567" w:footer="567"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6A7FCB" w14:textId="77777777" w:rsidR="00957694" w:rsidRDefault="00957694">
      <w:r>
        <w:separator/>
      </w:r>
    </w:p>
  </w:endnote>
  <w:endnote w:type="continuationSeparator" w:id="0">
    <w:p w14:paraId="7E010292" w14:textId="77777777" w:rsidR="00957694" w:rsidRDefault="009576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Huawei Sans">
    <w:altName w:val="Corbel"/>
    <w:panose1 w:val="020C0503030203020204"/>
    <w:charset w:val="00"/>
    <w:family w:val="swiss"/>
    <w:pitch w:val="variable"/>
    <w:sig w:usb0="A00002FF" w:usb1="500078FB" w:usb2="00000008" w:usb3="00000000" w:csb0="0000009F" w:csb1="00000000"/>
  </w:font>
  <w:font w:name="方正兰亭黑简体">
    <w:altName w:val="Arial Unicode MS"/>
    <w:panose1 w:val="02000000000000000000"/>
    <w:charset w:val="86"/>
    <w:family w:val="auto"/>
    <w:pitch w:val="variable"/>
    <w:sig w:usb0="00000001" w:usb1="080E0000" w:usb2="00000010" w:usb3="00000000" w:csb0="00040000" w:csb1="00000000"/>
  </w:font>
  <w:font w:name="Times New Roman">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notTrueType/>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楷体_GB2312">
    <w:altName w:val="楷体"/>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HuaweiSans-Regular">
    <w:altName w:val="Times New Roman"/>
    <w:panose1 w:val="00000000000000000000"/>
    <w:charset w:val="00"/>
    <w:family w:val="roman"/>
    <w:notTrueType/>
    <w:pitch w:val="default"/>
  </w:font>
  <w:font w:name="方正兰亭细黑简体">
    <w:panose1 w:val="02000000000000000000"/>
    <w:charset w:val="86"/>
    <w:family w:val="auto"/>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EC6D52" w14:textId="77777777" w:rsidR="00F42EBE" w:rsidRDefault="00F42EBE" w:rsidP="00E40B12">
    <w:pPr>
      <w:pStyle w:val="Heading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top w:val="single" w:sz="4" w:space="0" w:color="auto"/>
      </w:tblBorders>
      <w:tblLayout w:type="fixed"/>
      <w:tblLook w:val="0000" w:firstRow="0" w:lastRow="0" w:firstColumn="0" w:lastColumn="0" w:noHBand="0" w:noVBand="0"/>
    </w:tblPr>
    <w:tblGrid>
      <w:gridCol w:w="2268"/>
      <w:gridCol w:w="5245"/>
      <w:gridCol w:w="2152"/>
    </w:tblGrid>
    <w:tr w:rsidR="00F42EBE" w:rsidRPr="007E0723" w14:paraId="756B7B21" w14:textId="77777777" w:rsidTr="00E40B12">
      <w:trPr>
        <w:trHeight w:val="453"/>
        <w:jc w:val="center"/>
      </w:trPr>
      <w:tc>
        <w:tcPr>
          <w:tcW w:w="2268" w:type="dxa"/>
        </w:tcPr>
        <w:p w14:paraId="72087E13" w14:textId="77777777" w:rsidR="00F42EBE" w:rsidRPr="006C36CF" w:rsidRDefault="00F42EBE" w:rsidP="00E40B12">
          <w:pPr>
            <w:pStyle w:val="HeadingLeft"/>
          </w:pPr>
          <w:r>
            <w:fldChar w:fldCharType="begin"/>
          </w:r>
          <w:r>
            <w:instrText xml:space="preserve"> DATE \@ "yyyy-MM-dd" </w:instrText>
          </w:r>
          <w:r>
            <w:fldChar w:fldCharType="separate"/>
          </w:r>
          <w:r w:rsidR="00DE667E">
            <w:rPr>
              <w:noProof/>
            </w:rPr>
            <w:t>2020-09-24</w:t>
          </w:r>
          <w:r>
            <w:fldChar w:fldCharType="end"/>
          </w:r>
        </w:p>
      </w:tc>
      <w:tc>
        <w:tcPr>
          <w:tcW w:w="5245" w:type="dxa"/>
        </w:tcPr>
        <w:p w14:paraId="4AD9A267" w14:textId="77777777" w:rsidR="00F42EBE" w:rsidRPr="003701B8" w:rsidRDefault="00F42EBE" w:rsidP="00E40B12">
          <w:pPr>
            <w:pStyle w:val="HeadingMiddle"/>
          </w:pPr>
          <w:r w:rsidRPr="002075CB">
            <w:t>Huawei confidential.</w:t>
          </w:r>
        </w:p>
      </w:tc>
      <w:tc>
        <w:tcPr>
          <w:tcW w:w="2152" w:type="dxa"/>
        </w:tcPr>
        <w:p w14:paraId="1A381ADE" w14:textId="77777777" w:rsidR="00F42EBE" w:rsidRPr="007E0723" w:rsidRDefault="00F42EBE" w:rsidP="00616F7B">
          <w:pPr>
            <w:pStyle w:val="HeadingRight"/>
          </w:pPr>
          <w:r w:rsidRPr="007571B6">
            <w:t xml:space="preserve">Page </w:t>
          </w:r>
          <w:r>
            <w:fldChar w:fldCharType="begin"/>
          </w:r>
          <w:r>
            <w:instrText xml:space="preserve"> PAGE </w:instrText>
          </w:r>
          <w:r>
            <w:fldChar w:fldCharType="separate"/>
          </w:r>
          <w:r w:rsidR="00DE667E">
            <w:rPr>
              <w:noProof/>
            </w:rPr>
            <w:t>20</w:t>
          </w:r>
          <w:r>
            <w:rPr>
              <w:noProof/>
            </w:rPr>
            <w:fldChar w:fldCharType="end"/>
          </w:r>
          <w:r w:rsidRPr="007571B6">
            <w:t xml:space="preserve"> of </w:t>
          </w:r>
          <w:r>
            <w:rPr>
              <w:noProof/>
            </w:rPr>
            <w:fldChar w:fldCharType="begin"/>
          </w:r>
          <w:r>
            <w:rPr>
              <w:noProof/>
            </w:rPr>
            <w:instrText xml:space="preserve"> NUMPAGES </w:instrText>
          </w:r>
          <w:r>
            <w:rPr>
              <w:noProof/>
            </w:rPr>
            <w:fldChar w:fldCharType="separate"/>
          </w:r>
          <w:r w:rsidR="00DE667E">
            <w:rPr>
              <w:noProof/>
            </w:rPr>
            <w:t>41</w:t>
          </w:r>
          <w:r>
            <w:rPr>
              <w:noProof/>
            </w:rPr>
            <w:fldChar w:fldCharType="end"/>
          </w:r>
        </w:p>
      </w:tc>
    </w:tr>
  </w:tbl>
  <w:p w14:paraId="375FA1F1" w14:textId="77777777" w:rsidR="00F42EBE" w:rsidRDefault="00F42EBE" w:rsidP="00E40B12">
    <w:pPr>
      <w:pStyle w:val="Heading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D7DDA3" w14:textId="77777777" w:rsidR="00F42EBE" w:rsidRPr="0041564B" w:rsidRDefault="00F42EBE" w:rsidP="00101D7A">
    <w:pPr>
      <w:pStyle w:val="a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D33861" w14:textId="77777777" w:rsidR="00F42EBE" w:rsidRPr="0041564B" w:rsidRDefault="00F42EBE" w:rsidP="00101D7A">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3291FF" w14:textId="77777777" w:rsidR="00957694" w:rsidRDefault="00957694">
      <w:r>
        <w:separator/>
      </w:r>
    </w:p>
  </w:footnote>
  <w:footnote w:type="continuationSeparator" w:id="0">
    <w:p w14:paraId="30D8427A" w14:textId="77777777" w:rsidR="00957694" w:rsidRDefault="009576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60" w:type="dxa"/>
      <w:tblBorders>
        <w:bottom w:val="single" w:sz="4" w:space="0" w:color="auto"/>
      </w:tblBorders>
      <w:tblLayout w:type="fixed"/>
      <w:tblLook w:val="0000" w:firstRow="0" w:lastRow="0" w:firstColumn="0" w:lastColumn="0" w:noHBand="0" w:noVBand="0"/>
    </w:tblPr>
    <w:tblGrid>
      <w:gridCol w:w="4620"/>
      <w:gridCol w:w="5040"/>
    </w:tblGrid>
    <w:tr w:rsidR="00F42EBE" w:rsidRPr="00B75E83" w14:paraId="375F919A" w14:textId="77777777">
      <w:trPr>
        <w:trHeight w:val="851"/>
      </w:trPr>
      <w:tc>
        <w:tcPr>
          <w:tcW w:w="4620" w:type="dxa"/>
          <w:tcMar>
            <w:left w:w="0" w:type="dxa"/>
            <w:right w:w="0" w:type="dxa"/>
          </w:tcMar>
          <w:vAlign w:val="bottom"/>
        </w:tcPr>
        <w:p w14:paraId="175BEDB8" w14:textId="77777777" w:rsidR="00F42EBE" w:rsidRPr="006342BA" w:rsidRDefault="00F42EBE" w:rsidP="00487F4A">
          <w:pPr>
            <w:pStyle w:val="HeadingLeft"/>
          </w:pPr>
          <w:r>
            <w:rPr>
              <w:noProof/>
            </w:rPr>
            <w:fldChar w:fldCharType="begin"/>
          </w:r>
          <w:r>
            <w:rPr>
              <w:noProof/>
            </w:rPr>
            <w:instrText xml:space="preserve"> STYLEREF  "Heading1 no Number" </w:instrText>
          </w:r>
          <w:r>
            <w:rPr>
              <w:noProof/>
            </w:rPr>
            <w:fldChar w:fldCharType="separate"/>
          </w:r>
          <w:r w:rsidR="00DE667E">
            <w:rPr>
              <w:noProof/>
            </w:rPr>
            <w:t>About This Document</w:t>
          </w:r>
          <w:r>
            <w:rPr>
              <w:noProof/>
            </w:rPr>
            <w:fldChar w:fldCharType="end"/>
          </w:r>
        </w:p>
      </w:tc>
      <w:tc>
        <w:tcPr>
          <w:tcW w:w="5040" w:type="dxa"/>
          <w:vAlign w:val="bottom"/>
        </w:tcPr>
        <w:p w14:paraId="3CBB6158" w14:textId="77777777" w:rsidR="00F42EBE" w:rsidRDefault="00F42EBE" w:rsidP="00487F4A">
          <w:pPr>
            <w:pStyle w:val="HeadingLeft"/>
            <w:jc w:val="right"/>
          </w:pPr>
          <w:r>
            <w:fldChar w:fldCharType="begin"/>
          </w:r>
          <w:r>
            <w:instrText xml:space="preserve"> DOCPROPERTY  "Product&amp;Project Name" </w:instrText>
          </w:r>
          <w:r>
            <w:fldChar w:fldCharType="separate"/>
          </w:r>
          <w:proofErr w:type="spellStart"/>
          <w:r w:rsidR="00DE667E">
            <w:t>HCIA</w:t>
          </w:r>
          <w:proofErr w:type="spellEnd"/>
          <w:r w:rsidR="00DE667E">
            <w:t xml:space="preserve"> - </w:t>
          </w:r>
          <w:proofErr w:type="spellStart"/>
          <w:r w:rsidR="00DE667E">
            <w:t>Datacom</w:t>
          </w:r>
          <w:proofErr w:type="spellEnd"/>
          <w:r>
            <w:fldChar w:fldCharType="end"/>
          </w:r>
        </w:p>
        <w:p w14:paraId="7B9251F8" w14:textId="77777777" w:rsidR="00F42EBE" w:rsidRPr="006342BA" w:rsidRDefault="00957694" w:rsidP="00487F4A">
          <w:pPr>
            <w:pStyle w:val="HeadingRight"/>
          </w:pPr>
          <w:r>
            <w:fldChar w:fldCharType="begin"/>
          </w:r>
          <w:r>
            <w:instrText xml:space="preserve"> DOCPROPERTY  DocumentName </w:instrText>
          </w:r>
          <w:r>
            <w:fldChar w:fldCharType="separate"/>
          </w:r>
          <w:r w:rsidR="00DE667E">
            <w:t>Python Programming Basics - Lab Guide</w:t>
          </w:r>
          <w:r>
            <w:fldChar w:fldCharType="end"/>
          </w:r>
        </w:p>
      </w:tc>
    </w:tr>
  </w:tbl>
  <w:p w14:paraId="68619A2F" w14:textId="77777777" w:rsidR="00F42EBE" w:rsidRDefault="00F42EBE" w:rsidP="00487F4A">
    <w:pPr>
      <w:pStyle w:val="Heading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E574C9" w14:textId="77777777" w:rsidR="00F42EBE" w:rsidRPr="00E40B12" w:rsidRDefault="00F42EBE" w:rsidP="00E40B12">
    <w:pPr>
      <w:pStyle w:val="ab"/>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5D51D5" w14:textId="77777777" w:rsidR="00F42EBE" w:rsidRPr="00CA7D0F" w:rsidRDefault="00F42EBE" w:rsidP="00101D7A">
    <w:pPr>
      <w:pStyle w:val="ab"/>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center"/>
      <w:tblCellMar>
        <w:left w:w="57" w:type="dxa"/>
        <w:right w:w="57" w:type="dxa"/>
      </w:tblCellMar>
      <w:tblLook w:val="0000" w:firstRow="0" w:lastRow="0" w:firstColumn="0" w:lastColumn="0" w:noHBand="0" w:noVBand="0"/>
    </w:tblPr>
    <w:tblGrid>
      <w:gridCol w:w="949"/>
      <w:gridCol w:w="7549"/>
      <w:gridCol w:w="1141"/>
    </w:tblGrid>
    <w:tr w:rsidR="00F42EBE" w:rsidRPr="0052262C" w14:paraId="110FBE2D" w14:textId="77777777" w:rsidTr="00101D7A">
      <w:trPr>
        <w:cantSplit/>
        <w:trHeight w:val="912"/>
        <w:jc w:val="center"/>
      </w:trPr>
      <w:tc>
        <w:tcPr>
          <w:tcW w:w="492" w:type="pct"/>
          <w:tcBorders>
            <w:bottom w:val="single" w:sz="6" w:space="0" w:color="auto"/>
          </w:tcBorders>
          <w:vAlign w:val="bottom"/>
        </w:tcPr>
        <w:p w14:paraId="789777CF" w14:textId="77777777" w:rsidR="00F42EBE" w:rsidRPr="0052262C" w:rsidRDefault="00F42EBE" w:rsidP="00101D7A">
          <w:pPr>
            <w:pStyle w:val="HeadingLeft"/>
          </w:pPr>
          <w:r w:rsidRPr="00A023CC">
            <w:rPr>
              <w:noProof/>
            </w:rPr>
            <w:drawing>
              <wp:inline distT="0" distB="0" distL="0" distR="0" wp14:anchorId="4BA9A754" wp14:editId="4685320F">
                <wp:extent cx="504825" cy="511810"/>
                <wp:effectExtent l="0" t="0" r="9525" b="2540"/>
                <wp:docPr id="7" name="图片 7" descr="C:\Users\l00317870\AppData\Roaming\eSpace_Desktop\UserData\l00317870\imagefiles\F4A6DBE1-A295-4A2E-8920-82357C429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C:\Users\l00317870\AppData\Roaming\eSpace_Desktop\UserData\l00317870\imagefiles\F4A6DBE1-A295-4A2E-8920-82357C429575.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11810"/>
                        </a:xfrm>
                        <a:prstGeom prst="rect">
                          <a:avLst/>
                        </a:prstGeom>
                        <a:noFill/>
                        <a:ln>
                          <a:noFill/>
                        </a:ln>
                      </pic:spPr>
                    </pic:pic>
                  </a:graphicData>
                </a:graphic>
              </wp:inline>
            </w:drawing>
          </w:r>
        </w:p>
      </w:tc>
      <w:tc>
        <w:tcPr>
          <w:tcW w:w="3916" w:type="pct"/>
          <w:tcBorders>
            <w:bottom w:val="single" w:sz="6" w:space="0" w:color="auto"/>
          </w:tcBorders>
          <w:vAlign w:val="bottom"/>
        </w:tcPr>
        <w:p w14:paraId="65DC371C" w14:textId="6A5C0386" w:rsidR="00F42EBE" w:rsidRPr="00285E0C" w:rsidRDefault="00F42EBE" w:rsidP="001C2D7A">
          <w:pPr>
            <w:pStyle w:val="HeadingLeft"/>
            <w:ind w:firstLineChars="500" w:firstLine="1050"/>
          </w:pPr>
          <w:proofErr w:type="spellStart"/>
          <w:r w:rsidRPr="005A2AD2">
            <w:t>HCIP</w:t>
          </w:r>
          <w:proofErr w:type="spellEnd"/>
          <w:r>
            <w:t>-</w:t>
          </w:r>
          <w:proofErr w:type="spellStart"/>
          <w:r>
            <w:t>Datacom</w:t>
          </w:r>
          <w:proofErr w:type="spellEnd"/>
          <w:r>
            <w:t xml:space="preserve">-Network Automation Developer </w:t>
          </w:r>
          <w:r w:rsidRPr="00EC009E">
            <w:t>Lab Guide</w:t>
          </w:r>
        </w:p>
      </w:tc>
      <w:tc>
        <w:tcPr>
          <w:tcW w:w="592" w:type="pct"/>
          <w:tcBorders>
            <w:bottom w:val="single" w:sz="6" w:space="0" w:color="auto"/>
          </w:tcBorders>
          <w:vAlign w:val="bottom"/>
        </w:tcPr>
        <w:p w14:paraId="4C3B1133" w14:textId="77777777" w:rsidR="00F42EBE" w:rsidRPr="0052262C" w:rsidRDefault="00F42EBE" w:rsidP="00101D7A">
          <w:pPr>
            <w:pStyle w:val="HeadingRight"/>
          </w:pPr>
          <w:r>
            <w:fldChar w:fldCharType="begin"/>
          </w:r>
          <w:r>
            <w:instrText xml:space="preserve"> DOCPROPERTY  Confidential  \* MERGEFORMAT </w:instrText>
          </w:r>
          <w:r>
            <w:fldChar w:fldCharType="end"/>
          </w:r>
        </w:p>
      </w:tc>
    </w:tr>
  </w:tbl>
  <w:p w14:paraId="23FF865D" w14:textId="77777777" w:rsidR="00F42EBE" w:rsidRDefault="00F42EBE" w:rsidP="00487F4A">
    <w:pPr>
      <w:pStyle w:val="Heading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60" w:type="dxa"/>
      <w:tblBorders>
        <w:bottom w:val="single" w:sz="4" w:space="0" w:color="auto"/>
      </w:tblBorders>
      <w:tblLayout w:type="fixed"/>
      <w:tblLook w:val="0000" w:firstRow="0" w:lastRow="0" w:firstColumn="0" w:lastColumn="0" w:noHBand="0" w:noVBand="0"/>
    </w:tblPr>
    <w:tblGrid>
      <w:gridCol w:w="4620"/>
      <w:gridCol w:w="5040"/>
    </w:tblGrid>
    <w:tr w:rsidR="00F42EBE" w:rsidRPr="00B75E83" w14:paraId="1A0888C1" w14:textId="77777777">
      <w:trPr>
        <w:trHeight w:val="851"/>
      </w:trPr>
      <w:tc>
        <w:tcPr>
          <w:tcW w:w="4620" w:type="dxa"/>
          <w:tcMar>
            <w:left w:w="0" w:type="dxa"/>
            <w:right w:w="0" w:type="dxa"/>
          </w:tcMar>
          <w:vAlign w:val="bottom"/>
        </w:tcPr>
        <w:p w14:paraId="2E8D5A3C" w14:textId="77777777" w:rsidR="00F42EBE" w:rsidRPr="006342BA" w:rsidRDefault="00F42EBE" w:rsidP="00487F4A">
          <w:pPr>
            <w:pStyle w:val="HeadingLeft"/>
          </w:pPr>
          <w:r>
            <w:fldChar w:fldCharType="begin"/>
          </w:r>
          <w:r>
            <w:instrText xml:space="preserve"> STYLEREF  "</w:instrText>
          </w:r>
          <w:r w:rsidRPr="00B261F3">
            <w:instrText>Contents</w:instrText>
          </w:r>
          <w:r>
            <w:instrText xml:space="preserve">" </w:instrText>
          </w:r>
          <w:r>
            <w:fldChar w:fldCharType="separate"/>
          </w:r>
          <w:r w:rsidR="00DE667E">
            <w:rPr>
              <w:noProof/>
            </w:rPr>
            <w:t>Contents</w:t>
          </w:r>
          <w:r>
            <w:fldChar w:fldCharType="end"/>
          </w:r>
        </w:p>
      </w:tc>
      <w:tc>
        <w:tcPr>
          <w:tcW w:w="5040" w:type="dxa"/>
          <w:vAlign w:val="bottom"/>
        </w:tcPr>
        <w:p w14:paraId="7FCB7D6B" w14:textId="77777777" w:rsidR="00F42EBE" w:rsidRDefault="00F42EBE" w:rsidP="00487F4A">
          <w:pPr>
            <w:pStyle w:val="HeadingLeft"/>
            <w:jc w:val="right"/>
          </w:pPr>
          <w:r>
            <w:fldChar w:fldCharType="begin"/>
          </w:r>
          <w:r>
            <w:instrText xml:space="preserve"> DOCPROPERTY  "Product&amp;Project Name" </w:instrText>
          </w:r>
          <w:r>
            <w:fldChar w:fldCharType="separate"/>
          </w:r>
          <w:proofErr w:type="spellStart"/>
          <w:r w:rsidR="00DE667E">
            <w:t>HCIA</w:t>
          </w:r>
          <w:proofErr w:type="spellEnd"/>
          <w:r w:rsidR="00DE667E">
            <w:t xml:space="preserve"> - </w:t>
          </w:r>
          <w:proofErr w:type="spellStart"/>
          <w:r w:rsidR="00DE667E">
            <w:t>Datacom</w:t>
          </w:r>
          <w:proofErr w:type="spellEnd"/>
          <w:r>
            <w:fldChar w:fldCharType="end"/>
          </w:r>
        </w:p>
        <w:p w14:paraId="3C9778F8" w14:textId="77777777" w:rsidR="00F42EBE" w:rsidRPr="006342BA" w:rsidRDefault="00957694" w:rsidP="00487F4A">
          <w:pPr>
            <w:pStyle w:val="HeadingRight"/>
          </w:pPr>
          <w:r>
            <w:fldChar w:fldCharType="begin"/>
          </w:r>
          <w:r>
            <w:instrText xml:space="preserve"> DOCPROPERTY  DocumentName </w:instrText>
          </w:r>
          <w:r>
            <w:fldChar w:fldCharType="separate"/>
          </w:r>
          <w:r w:rsidR="00DE667E">
            <w:t>Python Programming Basics - Lab Guide</w:t>
          </w:r>
          <w:r>
            <w:fldChar w:fldCharType="end"/>
          </w:r>
        </w:p>
      </w:tc>
    </w:tr>
  </w:tbl>
  <w:p w14:paraId="5473129A" w14:textId="77777777" w:rsidR="00F42EBE" w:rsidRDefault="00F42EBE" w:rsidP="00487F4A">
    <w:pPr>
      <w:pStyle w:val="Heading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41BE0B" w14:textId="77777777" w:rsidR="00F42EBE" w:rsidRPr="0041564B" w:rsidRDefault="00F42EBE" w:rsidP="00101D7A">
    <w:pPr>
      <w:pStyle w:val="ab"/>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EB36D3" w14:textId="77777777" w:rsidR="00F42EBE" w:rsidRPr="0041564B" w:rsidRDefault="00F42EBE" w:rsidP="00101D7A">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DB2900"/>
    <w:multiLevelType w:val="multilevel"/>
    <w:tmpl w:val="74F098D0"/>
    <w:lvl w:ilvl="0">
      <w:start w:val="1"/>
      <w:numFmt w:val="bullet"/>
      <w:pStyle w:val="SubItemList"/>
      <w:lvlText w:val="−"/>
      <w:lvlJc w:val="left"/>
      <w:pPr>
        <w:tabs>
          <w:tab w:val="num" w:pos="2409"/>
        </w:tabs>
        <w:ind w:left="2410" w:hanging="284"/>
      </w:pPr>
      <w:rPr>
        <w:rFonts w:ascii="Huawei Sans" w:eastAsia="方正兰亭黑简体" w:hAnsi="Huawei Sans" w:hint="default"/>
        <w:sz w:val="16"/>
        <w:szCs w:val="16"/>
      </w:rPr>
    </w:lvl>
    <w:lvl w:ilvl="1">
      <w:start w:val="1"/>
      <w:numFmt w:val="bullet"/>
      <w:lvlText w:val="■"/>
      <w:lvlJc w:val="left"/>
      <w:pPr>
        <w:tabs>
          <w:tab w:val="num" w:pos="840"/>
        </w:tabs>
        <w:ind w:left="840" w:hanging="420"/>
      </w:pPr>
      <w:rPr>
        <w:rFonts w:ascii="Huawei Sans" w:eastAsia="方正兰亭黑简体" w:hAnsi="Huawei Sans" w:hint="default"/>
      </w:rPr>
    </w:lvl>
    <w:lvl w:ilvl="2">
      <w:start w:val="1"/>
      <w:numFmt w:val="bullet"/>
      <w:lvlText w:val="♦"/>
      <w:lvlJc w:val="left"/>
      <w:pPr>
        <w:tabs>
          <w:tab w:val="num" w:pos="1260"/>
        </w:tabs>
        <w:ind w:left="1260" w:hanging="420"/>
      </w:pPr>
      <w:rPr>
        <w:rFonts w:ascii="Huawei Sans" w:eastAsia="方正兰亭黑简体" w:hAnsi="Huawei Sans" w:hint="default"/>
      </w:rPr>
    </w:lvl>
    <w:lvl w:ilvl="3">
      <w:start w:val="1"/>
      <w:numFmt w:val="bullet"/>
      <w:lvlText w:val="●"/>
      <w:lvlJc w:val="left"/>
      <w:pPr>
        <w:tabs>
          <w:tab w:val="num" w:pos="1680"/>
        </w:tabs>
        <w:ind w:left="1680" w:hanging="420"/>
      </w:pPr>
      <w:rPr>
        <w:rFonts w:ascii="Huawei Sans" w:eastAsia="方正兰亭黑简体" w:hAnsi="Huawei Sans" w:hint="default"/>
        <w:color w:val="000000"/>
      </w:rPr>
    </w:lvl>
    <w:lvl w:ilvl="4">
      <w:start w:val="1"/>
      <w:numFmt w:val="bullet"/>
      <w:lvlText w:val="●"/>
      <w:lvlJc w:val="left"/>
      <w:pPr>
        <w:tabs>
          <w:tab w:val="num" w:pos="2100"/>
        </w:tabs>
        <w:ind w:left="2100" w:hanging="420"/>
      </w:pPr>
      <w:rPr>
        <w:rFonts w:ascii="Huawei Sans" w:eastAsia="方正兰亭黑简体" w:hAnsi="Huawei Sans" w:hint="default"/>
        <w:color w:val="000000"/>
      </w:rPr>
    </w:lvl>
    <w:lvl w:ilvl="5">
      <w:start w:val="1"/>
      <w:numFmt w:val="bullet"/>
      <w:lvlText w:val="♦"/>
      <w:lvlJc w:val="left"/>
      <w:pPr>
        <w:tabs>
          <w:tab w:val="num" w:pos="2520"/>
        </w:tabs>
        <w:ind w:left="2520" w:hanging="420"/>
      </w:pPr>
      <w:rPr>
        <w:rFonts w:ascii="Huawei Sans" w:eastAsia="方正兰亭黑简体" w:hAnsi="Huawei Sans" w:hint="default"/>
      </w:rPr>
    </w:lvl>
    <w:lvl w:ilvl="6">
      <w:start w:val="1"/>
      <w:numFmt w:val="decimal"/>
      <w:lvlText w:val="%7."/>
      <w:lvlJc w:val="left"/>
      <w:pPr>
        <w:tabs>
          <w:tab w:val="num" w:pos="2940"/>
        </w:tabs>
        <w:ind w:left="2940" w:hanging="420"/>
      </w:pPr>
      <w:rPr>
        <w:rFonts w:ascii="Huawei Sans" w:eastAsia="方正兰亭黑简体" w:hAnsi="Huawei Sans" w:hint="default"/>
      </w:rPr>
    </w:lvl>
    <w:lvl w:ilvl="7">
      <w:start w:val="1"/>
      <w:numFmt w:val="bullet"/>
      <w:lvlText w:val="■"/>
      <w:lvlJc w:val="left"/>
      <w:pPr>
        <w:tabs>
          <w:tab w:val="num" w:pos="3360"/>
        </w:tabs>
        <w:ind w:left="3360" w:hanging="420"/>
      </w:pPr>
      <w:rPr>
        <w:rFonts w:ascii="Huawei Sans" w:eastAsia="方正兰亭黑简体" w:hAnsi="Huawei Sans" w:hint="default"/>
      </w:rPr>
    </w:lvl>
    <w:lvl w:ilvl="8">
      <w:start w:val="1"/>
      <w:numFmt w:val="bullet"/>
      <w:lvlText w:val="♦"/>
      <w:lvlJc w:val="left"/>
      <w:pPr>
        <w:tabs>
          <w:tab w:val="num" w:pos="3780"/>
        </w:tabs>
        <w:ind w:left="3780" w:hanging="420"/>
      </w:pPr>
      <w:rPr>
        <w:rFonts w:ascii="Huawei Sans" w:eastAsia="方正兰亭黑简体" w:hAnsi="Huawei Sans" w:hint="default"/>
      </w:rPr>
    </w:lvl>
  </w:abstractNum>
  <w:abstractNum w:abstractNumId="1" w15:restartNumberingAfterBreak="0">
    <w:nsid w:val="171657A1"/>
    <w:multiLevelType w:val="multilevel"/>
    <w:tmpl w:val="2AF2EE92"/>
    <w:lvl w:ilvl="0">
      <w:start w:val="1"/>
      <w:numFmt w:val="decimal"/>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0" w:firstLine="0"/>
      </w:pPr>
      <w:rPr>
        <w:rFonts w:ascii="Book Antiqua" w:eastAsia="黑体" w:hAnsi="Book Antiqua"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Book Antiqua" w:eastAsia="黑体" w:hAnsi="Book Antiqua"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
      <w:lvlJc w:val="left"/>
      <w:pPr>
        <w:ind w:left="0" w:firstLine="0"/>
      </w:pPr>
      <w:rPr>
        <w:rFonts w:ascii="Book Antiqua" w:eastAsia="黑体" w:hAnsi="Book Antiqua" w:cs="Book Antiqua" w:hint="default"/>
        <w:b/>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Book Antiqua" w:eastAsia="黑体" w:hAnsi="Book Antiqua" w:cs="Book Antiqua" w:hint="default"/>
        <w:b/>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Step %6"/>
      <w:lvlJc w:val="right"/>
      <w:pPr>
        <w:tabs>
          <w:tab w:val="num" w:pos="1701"/>
        </w:tabs>
        <w:ind w:left="1701" w:hanging="159"/>
      </w:pPr>
      <w:rPr>
        <w:rFonts w:ascii="Book Antiqua" w:hAnsi="Book Antiqua" w:cs="Arial" w:hint="default"/>
        <w:b/>
        <w:bCs/>
        <w:i w:val="0"/>
        <w:iCs w:val="0"/>
        <w:caps w:val="0"/>
        <w:strike w:val="0"/>
        <w:dstrike w:val="0"/>
        <w:vanish w:val="0"/>
        <w:color w:val="auto"/>
        <w:sz w:val="21"/>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suff w:val="space"/>
      <w:lvlText w:val="Figure %1-%8"/>
      <w:lvlJc w:val="left"/>
      <w:pPr>
        <w:ind w:left="1701" w:firstLine="0"/>
      </w:pPr>
      <w:rPr>
        <w:rFonts w:ascii="Times New Roman" w:hAnsi="Times New Roman"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suff w:val="space"/>
      <w:lvlText w:val="Table %1-%9"/>
      <w:lvlJc w:val="left"/>
      <w:pPr>
        <w:ind w:left="1701" w:firstLine="0"/>
      </w:pPr>
      <w:rPr>
        <w:rFonts w:ascii="Times New Roman" w:eastAsia="黑体" w:hAnsi="Times New Roman" w:hint="default"/>
        <w:b/>
        <w:bCs/>
        <w:i w:val="0"/>
        <w:iCs w:val="0"/>
        <w:color w:val="auto"/>
        <w:sz w:val="21"/>
        <w:szCs w:val="21"/>
      </w:rPr>
    </w:lvl>
  </w:abstractNum>
  <w:abstractNum w:abstractNumId="2" w15:restartNumberingAfterBreak="0">
    <w:nsid w:val="1D5755D3"/>
    <w:multiLevelType w:val="multilevel"/>
    <w:tmpl w:val="9BFEFF40"/>
    <w:lvl w:ilvl="0">
      <w:start w:val="1"/>
      <w:numFmt w:val="bullet"/>
      <w:pStyle w:val="ItemList"/>
      <w:lvlText w:val="●"/>
      <w:lvlJc w:val="left"/>
      <w:pPr>
        <w:tabs>
          <w:tab w:val="num" w:pos="2126"/>
        </w:tabs>
        <w:ind w:left="2126" w:hanging="425"/>
      </w:pPr>
      <w:rPr>
        <w:rFonts w:ascii="Huawei Sans" w:hAnsi="Huawei Sans" w:hint="default"/>
        <w:b/>
        <w:bCs w:val="0"/>
        <w:i w:val="0"/>
        <w:iCs w:val="0"/>
        <w:caps w:val="0"/>
        <w:strike w:val="0"/>
        <w:dstrike w:val="0"/>
        <w:vanish w:val="0"/>
        <w:color w:val="auto"/>
        <w:spacing w:val="0"/>
        <w:w w:val="100"/>
        <w:position w:val="2"/>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20453EF0"/>
    <w:multiLevelType w:val="multilevel"/>
    <w:tmpl w:val="5DFC29C4"/>
    <w:lvl w:ilvl="0">
      <w:start w:val="1"/>
      <w:numFmt w:val="upperLetter"/>
      <w:pStyle w:val="5"/>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 w15:restartNumberingAfterBreak="0">
    <w:nsid w:val="2C951E2A"/>
    <w:multiLevelType w:val="multilevel"/>
    <w:tmpl w:val="5E4CEFC8"/>
    <w:styleLink w:val="111111"/>
    <w:lvl w:ilvl="0">
      <w:start w:val="1"/>
      <w:numFmt w:val="bullet"/>
      <w:lvlText w:val=""/>
      <w:lvlJc w:val="left"/>
      <w:pPr>
        <w:tabs>
          <w:tab w:val="num" w:pos="425"/>
        </w:tabs>
        <w:ind w:left="425" w:hanging="425"/>
      </w:pPr>
      <w:rPr>
        <w:rFonts w:ascii="Wingdings" w:hAnsi="Wingdings" w:hint="default"/>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 w15:restartNumberingAfterBreak="0">
    <w:nsid w:val="2DE26016"/>
    <w:multiLevelType w:val="hybridMultilevel"/>
    <w:tmpl w:val="D518864A"/>
    <w:lvl w:ilvl="0" w:tplc="1A744F8E">
      <w:start w:val="1"/>
      <w:numFmt w:val="bullet"/>
      <w:pStyle w:val="NotesTextListinTable"/>
      <w:lvlText w:val=""/>
      <w:lvlJc w:val="left"/>
      <w:pPr>
        <w:ind w:left="590" w:hanging="420"/>
      </w:pPr>
      <w:rPr>
        <w:rFonts w:ascii="Wingdings" w:hAnsi="Wingdings" w:hint="default"/>
        <w:b w:val="0"/>
        <w:i w:val="0"/>
        <w:sz w:val="13"/>
      </w:rPr>
    </w:lvl>
    <w:lvl w:ilvl="1" w:tplc="04090003" w:tentative="1">
      <w:start w:val="1"/>
      <w:numFmt w:val="bullet"/>
      <w:lvlText w:val=""/>
      <w:lvlJc w:val="left"/>
      <w:pPr>
        <w:ind w:left="1010" w:hanging="420"/>
      </w:pPr>
      <w:rPr>
        <w:rFonts w:ascii="Wingdings" w:hAnsi="Wingdings" w:hint="default"/>
      </w:rPr>
    </w:lvl>
    <w:lvl w:ilvl="2" w:tplc="04090005"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3" w:tentative="1">
      <w:start w:val="1"/>
      <w:numFmt w:val="bullet"/>
      <w:lvlText w:val=""/>
      <w:lvlJc w:val="left"/>
      <w:pPr>
        <w:ind w:left="2270" w:hanging="420"/>
      </w:pPr>
      <w:rPr>
        <w:rFonts w:ascii="Wingdings" w:hAnsi="Wingdings" w:hint="default"/>
      </w:rPr>
    </w:lvl>
    <w:lvl w:ilvl="5" w:tplc="04090005"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3" w:tentative="1">
      <w:start w:val="1"/>
      <w:numFmt w:val="bullet"/>
      <w:lvlText w:val=""/>
      <w:lvlJc w:val="left"/>
      <w:pPr>
        <w:ind w:left="3530" w:hanging="420"/>
      </w:pPr>
      <w:rPr>
        <w:rFonts w:ascii="Wingdings" w:hAnsi="Wingdings" w:hint="default"/>
      </w:rPr>
    </w:lvl>
    <w:lvl w:ilvl="8" w:tplc="04090005" w:tentative="1">
      <w:start w:val="1"/>
      <w:numFmt w:val="bullet"/>
      <w:lvlText w:val=""/>
      <w:lvlJc w:val="left"/>
      <w:pPr>
        <w:ind w:left="3950" w:hanging="420"/>
      </w:pPr>
      <w:rPr>
        <w:rFonts w:ascii="Wingdings" w:hAnsi="Wingdings" w:hint="default"/>
      </w:rPr>
    </w:lvl>
  </w:abstractNum>
  <w:abstractNum w:abstractNumId="6" w15:restartNumberingAfterBreak="0">
    <w:nsid w:val="30C821AA"/>
    <w:multiLevelType w:val="multilevel"/>
    <w:tmpl w:val="DBA86462"/>
    <w:lvl w:ilvl="0">
      <w:start w:val="1"/>
      <w:numFmt w:val="bullet"/>
      <w:pStyle w:val="CAUTIONTextList"/>
      <w:lvlText w:val="●"/>
      <w:lvlJc w:val="left"/>
      <w:pPr>
        <w:tabs>
          <w:tab w:val="num" w:pos="432"/>
        </w:tabs>
        <w:ind w:left="432" w:hanging="432"/>
      </w:pPr>
      <w:rPr>
        <w:rFonts w:ascii="Arial" w:hAnsi="Arial" w:hint="default"/>
        <w:color w:val="auto"/>
        <w:sz w:val="20"/>
        <w:szCs w:val="16"/>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15:restartNumberingAfterBreak="0">
    <w:nsid w:val="3BE91956"/>
    <w:multiLevelType w:val="multilevel"/>
    <w:tmpl w:val="7E7E42BE"/>
    <w:lvl w:ilvl="0">
      <w:start w:val="1"/>
      <w:numFmt w:val="decimal"/>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0" w:firstLine="0"/>
      </w:pPr>
      <w:rPr>
        <w:rFonts w:ascii="Book Antiqua" w:eastAsia="黑体" w:hAnsi="Book Antiqua"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Book Antiqua" w:eastAsia="黑体" w:hAnsi="Book Antiqua"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upperRoman"/>
      <w:suff w:val="nothing"/>
      <w:lvlText w:val="%5. "/>
      <w:lvlJc w:val="left"/>
      <w:pPr>
        <w:ind w:left="1702" w:hanging="227"/>
      </w:pPr>
      <w:rPr>
        <w:rFonts w:ascii="Times New Roman" w:eastAsia="黑体" w:hAnsi="Times New Roman" w:cs="Times New Roman" w:hint="default"/>
        <w:b/>
        <w:bCs/>
        <w:i w:val="0"/>
        <w:iCs w:val="0"/>
        <w:sz w:val="24"/>
        <w:szCs w:val="24"/>
        <w:u w:val="none"/>
      </w:rPr>
    </w:lvl>
    <w:lvl w:ilvl="5">
      <w:start w:val="1"/>
      <w:numFmt w:val="decimal"/>
      <w:lvlText w:val="Step %6"/>
      <w:lvlJc w:val="right"/>
      <w:pPr>
        <w:tabs>
          <w:tab w:val="num" w:pos="1701"/>
        </w:tabs>
        <w:ind w:left="1701" w:hanging="159"/>
      </w:pPr>
      <w:rPr>
        <w:rFonts w:ascii="Book Antiqua" w:hAnsi="Book Antiqua" w:cs="Times New Roman" w:hint="default"/>
        <w:b/>
        <w:bCs/>
        <w:i w:val="0"/>
        <w:iCs w:val="0"/>
        <w:color w:val="auto"/>
        <w:sz w:val="21"/>
        <w:szCs w:val="21"/>
      </w:rPr>
    </w:lvl>
    <w:lvl w:ilvl="6">
      <w:start w:val="1"/>
      <w:numFmt w:val="decimal"/>
      <w:lvlText w:val="%7."/>
      <w:lvlJc w:val="left"/>
      <w:pPr>
        <w:tabs>
          <w:tab w:val="num" w:pos="2126"/>
        </w:tabs>
        <w:ind w:left="2126" w:hanging="425"/>
      </w:pPr>
      <w:rPr>
        <w:rFonts w:ascii="Times New Roman" w:hAnsi="Times New Roman" w:cs="Book Antiqua" w:hint="default"/>
        <w:b w:val="0"/>
        <w:bCs/>
        <w:i w:val="0"/>
        <w:iCs w:val="0"/>
        <w:sz w:val="21"/>
        <w:szCs w:val="21"/>
        <w:u w:val="none"/>
      </w:rPr>
    </w:lvl>
    <w:lvl w:ilvl="7">
      <w:start w:val="1"/>
      <w:numFmt w:val="decimal"/>
      <w:lvlRestart w:val="1"/>
      <w:suff w:val="space"/>
      <w:lvlText w:val="Figure %1-%8"/>
      <w:lvlJc w:val="left"/>
      <w:pPr>
        <w:ind w:left="1701" w:firstLine="0"/>
      </w:pPr>
      <w:rPr>
        <w:rFonts w:ascii="Times New Roman" w:hAnsi="Times New Roman"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suff w:val="space"/>
      <w:lvlText w:val="Table %1-%9"/>
      <w:lvlJc w:val="left"/>
      <w:pPr>
        <w:ind w:left="1701" w:firstLine="0"/>
      </w:pPr>
      <w:rPr>
        <w:rFonts w:ascii="Times New Roman" w:eastAsia="黑体" w:hAnsi="Times New Roman" w:hint="default"/>
        <w:b/>
        <w:bCs/>
        <w:i w:val="0"/>
        <w:iCs w:val="0"/>
        <w:color w:val="auto"/>
        <w:sz w:val="21"/>
        <w:szCs w:val="21"/>
      </w:rPr>
    </w:lvl>
  </w:abstractNum>
  <w:abstractNum w:abstractNumId="8" w15:restartNumberingAfterBreak="0">
    <w:nsid w:val="42A046D5"/>
    <w:multiLevelType w:val="multilevel"/>
    <w:tmpl w:val="04090023"/>
    <w:styleLink w:val="a"/>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42FE570A"/>
    <w:multiLevelType w:val="multilevel"/>
    <w:tmpl w:val="B34E5A40"/>
    <w:lvl w:ilvl="0">
      <w:start w:val="1"/>
      <w:numFmt w:val="decimal"/>
      <w:pStyle w:val="4"/>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10" w15:restartNumberingAfterBreak="0">
    <w:nsid w:val="463C3DB5"/>
    <w:multiLevelType w:val="hybridMultilevel"/>
    <w:tmpl w:val="ACA830C6"/>
    <w:lvl w:ilvl="0" w:tplc="97063ACC">
      <w:start w:val="1"/>
      <w:numFmt w:val="decimal"/>
      <w:pStyle w:val="ItemStepinTable"/>
      <w:lvlText w:val="%1."/>
      <w:lvlJc w:val="left"/>
      <w:pPr>
        <w:tabs>
          <w:tab w:val="num" w:pos="284"/>
        </w:tabs>
        <w:ind w:left="284" w:hanging="284"/>
      </w:pPr>
      <w:rPr>
        <w:rFonts w:hint="eastAsia"/>
      </w:rPr>
    </w:lvl>
    <w:lvl w:ilvl="1" w:tplc="FD729F6E" w:tentative="1">
      <w:start w:val="1"/>
      <w:numFmt w:val="lowerLetter"/>
      <w:lvlText w:val="%2)"/>
      <w:lvlJc w:val="left"/>
      <w:pPr>
        <w:tabs>
          <w:tab w:val="num" w:pos="840"/>
        </w:tabs>
        <w:ind w:left="840" w:hanging="420"/>
      </w:pPr>
    </w:lvl>
    <w:lvl w:ilvl="2" w:tplc="AC34F02C" w:tentative="1">
      <w:start w:val="1"/>
      <w:numFmt w:val="lowerRoman"/>
      <w:lvlText w:val="%3."/>
      <w:lvlJc w:val="right"/>
      <w:pPr>
        <w:tabs>
          <w:tab w:val="num" w:pos="1260"/>
        </w:tabs>
        <w:ind w:left="1260" w:hanging="420"/>
      </w:pPr>
    </w:lvl>
    <w:lvl w:ilvl="3" w:tplc="6D1412CE" w:tentative="1">
      <w:start w:val="1"/>
      <w:numFmt w:val="decimal"/>
      <w:lvlText w:val="%4."/>
      <w:lvlJc w:val="left"/>
      <w:pPr>
        <w:tabs>
          <w:tab w:val="num" w:pos="1680"/>
        </w:tabs>
        <w:ind w:left="1680" w:hanging="420"/>
      </w:pPr>
    </w:lvl>
    <w:lvl w:ilvl="4" w:tplc="A73A01FA" w:tentative="1">
      <w:start w:val="1"/>
      <w:numFmt w:val="lowerLetter"/>
      <w:lvlText w:val="%5)"/>
      <w:lvlJc w:val="left"/>
      <w:pPr>
        <w:tabs>
          <w:tab w:val="num" w:pos="2100"/>
        </w:tabs>
        <w:ind w:left="2100" w:hanging="420"/>
      </w:pPr>
    </w:lvl>
    <w:lvl w:ilvl="5" w:tplc="18A039C8" w:tentative="1">
      <w:start w:val="1"/>
      <w:numFmt w:val="lowerRoman"/>
      <w:lvlText w:val="%6."/>
      <w:lvlJc w:val="right"/>
      <w:pPr>
        <w:tabs>
          <w:tab w:val="num" w:pos="2520"/>
        </w:tabs>
        <w:ind w:left="2520" w:hanging="420"/>
      </w:pPr>
    </w:lvl>
    <w:lvl w:ilvl="6" w:tplc="1042FC9C" w:tentative="1">
      <w:start w:val="1"/>
      <w:numFmt w:val="decimal"/>
      <w:lvlText w:val="%7."/>
      <w:lvlJc w:val="left"/>
      <w:pPr>
        <w:tabs>
          <w:tab w:val="num" w:pos="2940"/>
        </w:tabs>
        <w:ind w:left="2940" w:hanging="420"/>
      </w:pPr>
    </w:lvl>
    <w:lvl w:ilvl="7" w:tplc="783E4DB2" w:tentative="1">
      <w:start w:val="1"/>
      <w:numFmt w:val="lowerLetter"/>
      <w:lvlText w:val="%8)"/>
      <w:lvlJc w:val="left"/>
      <w:pPr>
        <w:tabs>
          <w:tab w:val="num" w:pos="3360"/>
        </w:tabs>
        <w:ind w:left="3360" w:hanging="420"/>
      </w:pPr>
    </w:lvl>
    <w:lvl w:ilvl="8" w:tplc="FFA648D0" w:tentative="1">
      <w:start w:val="1"/>
      <w:numFmt w:val="lowerRoman"/>
      <w:lvlText w:val="%9."/>
      <w:lvlJc w:val="right"/>
      <w:pPr>
        <w:tabs>
          <w:tab w:val="num" w:pos="3780"/>
        </w:tabs>
        <w:ind w:left="3780" w:hanging="420"/>
      </w:pPr>
    </w:lvl>
  </w:abstractNum>
  <w:abstractNum w:abstractNumId="11" w15:restartNumberingAfterBreak="0">
    <w:nsid w:val="4DDA66D1"/>
    <w:multiLevelType w:val="multilevel"/>
    <w:tmpl w:val="864C7C0A"/>
    <w:lvl w:ilvl="0">
      <w:start w:val="1"/>
      <w:numFmt w:val="upperLetter"/>
      <w:pStyle w:val="Appendixheading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heading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ppendixheading4"/>
      <w:suff w:val="nothing"/>
      <w:lvlText w:val="%1.%2.%3.%4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Appendixheading5"/>
      <w:suff w:val="nothing"/>
      <w:lvlText w:val="%1.%2.%3.%4.%5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Step %6"/>
      <w:lvlJc w:val="right"/>
      <w:pPr>
        <w:tabs>
          <w:tab w:val="num" w:pos="1701"/>
        </w:tabs>
        <w:ind w:left="1701" w:hanging="159"/>
      </w:pPr>
      <w:rPr>
        <w:rFonts w:ascii="Huawei Sans" w:eastAsia="方正兰亭黑简体" w:hAnsi="Huawei Sans" w:cs="Times New Roman" w:hint="default"/>
        <w:b/>
        <w:bCs/>
        <w:i w:val="0"/>
        <w:iCs w:val="0"/>
        <w:sz w:val="21"/>
        <w:szCs w:val="21"/>
        <w:u w:val="none"/>
      </w:rPr>
    </w:lvl>
    <w:lvl w:ilvl="6">
      <w:start w:val="1"/>
      <w:numFmt w:val="decimal"/>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inAppendix"/>
      <w:suff w:val="space"/>
      <w:lvlText w:val="Figure %1-%8"/>
      <w:lvlJc w:val="left"/>
      <w:pPr>
        <w:ind w:left="1701" w:firstLine="0"/>
      </w:pPr>
      <w:rPr>
        <w:rFonts w:ascii="Huawei Sans" w:eastAsia="方正兰亭黑简体" w:hAnsi="Huawei Sans" w:cs="Book Antiqua" w:hint="default"/>
        <w:b/>
        <w:bCs/>
        <w:i w:val="0"/>
        <w:iCs w:val="0"/>
        <w:sz w:val="21"/>
        <w:szCs w:val="21"/>
        <w:u w:val="none"/>
      </w:rPr>
    </w:lvl>
    <w:lvl w:ilvl="8">
      <w:start w:val="1"/>
      <w:numFmt w:val="decimal"/>
      <w:lvlRestart w:val="1"/>
      <w:pStyle w:val="TableDescriptioninAppendix"/>
      <w:suff w:val="space"/>
      <w:lvlText w:val="Table %1-%9"/>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15:restartNumberingAfterBreak="0">
    <w:nsid w:val="501331DD"/>
    <w:multiLevelType w:val="multilevel"/>
    <w:tmpl w:val="03BCA286"/>
    <w:lvl w:ilvl="0">
      <w:start w:val="1"/>
      <w:numFmt w:val="decimal"/>
      <w:pStyle w:val="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0"/>
      <w:suff w:val="nothing"/>
      <w:lvlText w:val="%1.%2.%3.%4 "/>
      <w:lvlJc w:val="left"/>
      <w:pPr>
        <w:ind w:left="0" w:firstLine="0"/>
      </w:pPr>
      <w:rPr>
        <w:rFonts w:ascii="Huawei Sans" w:eastAsia="方正兰亭黑简体" w:hAnsi="Huawei Sans" w:cs="Book Antiqua" w:hint="default"/>
        <w:b/>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0"/>
      <w:suff w:val="nothing"/>
      <w:lvlText w:val="%1.%2.%3.%4.%5 "/>
      <w:lvlJc w:val="left"/>
      <w:pPr>
        <w:ind w:left="0" w:firstLine="0"/>
      </w:pPr>
      <w:rPr>
        <w:rFonts w:ascii="Huawei Sans" w:eastAsia="方正兰亭黑简体" w:hAnsi="Huawei Sans" w:cs="Book Antiqua" w:hint="default"/>
        <w:b/>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Step"/>
      <w:lvlText w:val="Step %6"/>
      <w:lvlJc w:val="right"/>
      <w:pPr>
        <w:tabs>
          <w:tab w:val="num" w:pos="1701"/>
        </w:tabs>
        <w:ind w:left="1701" w:hanging="159"/>
      </w:pPr>
      <w:rPr>
        <w:rFonts w:ascii="Huawei Sans" w:eastAsia="方正兰亭黑简体" w:hAnsi="Huawei Sans" w:cs="Arial" w:hint="default"/>
        <w:b/>
        <w:bCs/>
        <w:i w:val="0"/>
        <w:iCs w:val="0"/>
        <w:caps w:val="0"/>
        <w:strike w:val="0"/>
        <w:dstrike w:val="0"/>
        <w:vanish w:val="0"/>
        <w:color w:val="auto"/>
        <w:sz w:val="21"/>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ItemStep"/>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Description"/>
      <w:suff w:val="space"/>
      <w:lvlText w:val="Table %1-%9"/>
      <w:lvlJc w:val="left"/>
      <w:pPr>
        <w:ind w:left="1701" w:firstLine="0"/>
      </w:pPr>
      <w:rPr>
        <w:rFonts w:ascii="Huawei Sans" w:eastAsia="方正兰亭黑简体" w:hAnsi="Huawei Sans" w:hint="default"/>
        <w:b/>
        <w:bCs/>
        <w:i w:val="0"/>
        <w:iCs w:val="0"/>
        <w:color w:val="auto"/>
        <w:sz w:val="21"/>
        <w:szCs w:val="21"/>
      </w:rPr>
    </w:lvl>
  </w:abstractNum>
  <w:abstractNum w:abstractNumId="13" w15:restartNumberingAfterBreak="0">
    <w:nsid w:val="524155D8"/>
    <w:multiLevelType w:val="multilevel"/>
    <w:tmpl w:val="AA6A53E8"/>
    <w:lvl w:ilvl="0">
      <w:start w:val="1"/>
      <w:numFmt w:val="none"/>
      <w:lvlText w:val="附录A "/>
      <w:lvlJc w:val="left"/>
      <w:pPr>
        <w:tabs>
          <w:tab w:val="num" w:pos="425"/>
        </w:tabs>
        <w:ind w:left="425" w:hanging="425"/>
      </w:pPr>
      <w:rPr>
        <w:rFonts w:hint="eastAsia"/>
      </w:rPr>
    </w:lvl>
    <w:lvl w:ilvl="1">
      <w:start w:val="1"/>
      <w:numFmt w:val="decimal"/>
      <w:lvlText w:val="A.%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4" w15:restartNumberingAfterBreak="0">
    <w:nsid w:val="667437AC"/>
    <w:multiLevelType w:val="multilevel"/>
    <w:tmpl w:val="6F9E89AE"/>
    <w:lvl w:ilvl="0">
      <w:start w:val="1"/>
      <w:numFmt w:val="bullet"/>
      <w:pStyle w:val="NotesTextList"/>
      <w:lvlText w:val="●"/>
      <w:lvlJc w:val="left"/>
      <w:pPr>
        <w:tabs>
          <w:tab w:val="num" w:pos="2359"/>
        </w:tabs>
        <w:ind w:left="2359" w:hanging="284"/>
      </w:pPr>
      <w:rPr>
        <w:rFonts w:ascii="Huawei Sans" w:eastAsia="方正兰亭黑简体" w:hAnsi="Huawei Sans" w:hint="default"/>
        <w:color w:val="auto"/>
        <w:position w:val="1"/>
        <w:sz w:val="18"/>
        <w:szCs w:val="13"/>
        <w:effect w:val="no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6" w15:restartNumberingAfterBreak="0">
    <w:nsid w:val="6E230785"/>
    <w:multiLevelType w:val="multilevel"/>
    <w:tmpl w:val="FC04B162"/>
    <w:lvl w:ilvl="0">
      <w:start w:val="1"/>
      <w:numFmt w:val="bullet"/>
      <w:pStyle w:val="ItemListinTable"/>
      <w:lvlText w:val="●"/>
      <w:lvlJc w:val="left"/>
      <w:pPr>
        <w:tabs>
          <w:tab w:val="num" w:pos="170"/>
        </w:tabs>
        <w:ind w:left="170" w:hanging="170"/>
      </w:pPr>
      <w:rPr>
        <w:rFonts w:ascii="Huawei Sans" w:hAnsi="Huawei Sans" w:hint="default"/>
        <w:b w:val="0"/>
        <w:i w:val="0"/>
        <w:color w:val="auto"/>
        <w:position w:val="3"/>
        <w:sz w:val="18"/>
        <w:szCs w:val="13"/>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color w:val="auto"/>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Huawei Sans" w:hAnsi="Huawei Sans" w:hint="default"/>
      </w:rPr>
    </w:lvl>
    <w:lvl w:ilvl="6">
      <w:start w:val="1"/>
      <w:numFmt w:val="bullet"/>
      <w:lvlText w:val="●"/>
      <w:lvlJc w:val="left"/>
      <w:pPr>
        <w:tabs>
          <w:tab w:val="num" w:pos="2940"/>
        </w:tabs>
        <w:ind w:left="2940" w:hanging="420"/>
      </w:pPr>
      <w:rPr>
        <w:rFonts w:ascii="Huawei Sans" w:hAnsi="Huawei Sans" w:hint="default"/>
      </w:rPr>
    </w:lvl>
    <w:lvl w:ilvl="7">
      <w:start w:val="1"/>
      <w:numFmt w:val="bullet"/>
      <w:lvlText w:val="■"/>
      <w:lvlJc w:val="left"/>
      <w:pPr>
        <w:tabs>
          <w:tab w:val="num" w:pos="3360"/>
        </w:tabs>
        <w:ind w:left="3360" w:hanging="420"/>
      </w:pPr>
      <w:rPr>
        <w:rFonts w:ascii="Huawei Sans" w:hAnsi="Huawei Sans" w:hint="default"/>
      </w:rPr>
    </w:lvl>
    <w:lvl w:ilvl="8">
      <w:start w:val="1"/>
      <w:numFmt w:val="bullet"/>
      <w:lvlText w:val="♦"/>
      <w:lvlJc w:val="left"/>
      <w:pPr>
        <w:tabs>
          <w:tab w:val="num" w:pos="3780"/>
        </w:tabs>
        <w:ind w:left="3780" w:hanging="420"/>
      </w:pPr>
      <w:rPr>
        <w:rFonts w:ascii="Huawei Sans" w:hAnsi="Huawei Sans" w:hint="default"/>
      </w:rPr>
    </w:lvl>
  </w:abstractNum>
  <w:abstractNum w:abstractNumId="17" w15:restartNumberingAfterBreak="0">
    <w:nsid w:val="708C7AD2"/>
    <w:multiLevelType w:val="hybridMultilevel"/>
    <w:tmpl w:val="ED9634A4"/>
    <w:lvl w:ilvl="0" w:tplc="4A6EC15E">
      <w:start w:val="1"/>
      <w:numFmt w:val="decimal"/>
      <w:pStyle w:val="111"/>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18" w15:restartNumberingAfterBreak="0">
    <w:nsid w:val="72347E6A"/>
    <w:multiLevelType w:val="multilevel"/>
    <w:tmpl w:val="D4380878"/>
    <w:lvl w:ilvl="0">
      <w:start w:val="1"/>
      <w:numFmt w:val="upperLetter"/>
      <w:pStyle w:val="a0"/>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9" w15:restartNumberingAfterBreak="0">
    <w:nsid w:val="7BCF759C"/>
    <w:multiLevelType w:val="hybridMultilevel"/>
    <w:tmpl w:val="76DE93A4"/>
    <w:lvl w:ilvl="0" w:tplc="FFFFFFFF">
      <w:start w:val="1"/>
      <w:numFmt w:val="bullet"/>
      <w:lvlText w:val="−"/>
      <w:lvlJc w:val="left"/>
      <w:pPr>
        <w:tabs>
          <w:tab w:val="num" w:pos="2409"/>
        </w:tabs>
        <w:ind w:left="2410" w:hanging="284"/>
      </w:pPr>
      <w:rPr>
        <w:rFonts w:ascii="Times New Roman" w:hAnsi="Times New Roman" w:cs="Times New Roman" w:hint="default"/>
        <w:sz w:val="16"/>
        <w:szCs w:val="16"/>
      </w:rPr>
    </w:lvl>
    <w:lvl w:ilvl="1" w:tplc="FFFFFFFF">
      <w:start w:val="1"/>
      <w:numFmt w:val="bullet"/>
      <w:lvlText w:val=""/>
      <w:lvlJc w:val="left"/>
      <w:pPr>
        <w:tabs>
          <w:tab w:val="num" w:pos="840"/>
        </w:tabs>
        <w:ind w:left="840" w:hanging="420"/>
      </w:pPr>
      <w:rPr>
        <w:rFonts w:ascii="Wingdings" w:hAnsi="Wingdings" w:cs="Wingdings" w:hint="default"/>
      </w:rPr>
    </w:lvl>
    <w:lvl w:ilvl="2" w:tplc="FFFFFFFF">
      <w:start w:val="1"/>
      <w:numFmt w:val="bullet"/>
      <w:lvlText w:val=""/>
      <w:lvlJc w:val="left"/>
      <w:pPr>
        <w:tabs>
          <w:tab w:val="num" w:pos="1260"/>
        </w:tabs>
        <w:ind w:left="1260" w:hanging="420"/>
      </w:pPr>
      <w:rPr>
        <w:rFonts w:ascii="Wingdings" w:hAnsi="Wingdings" w:cs="Wingdings" w:hint="default"/>
      </w:rPr>
    </w:lvl>
    <w:lvl w:ilvl="3" w:tplc="FFFFFFFF">
      <w:start w:val="1"/>
      <w:numFmt w:val="bullet"/>
      <w:lvlText w:val=""/>
      <w:lvlJc w:val="left"/>
      <w:pPr>
        <w:tabs>
          <w:tab w:val="num" w:pos="1680"/>
        </w:tabs>
        <w:ind w:left="1680" w:hanging="420"/>
      </w:pPr>
      <w:rPr>
        <w:rFonts w:ascii="Wingdings" w:hAnsi="Wingdings" w:cs="Wingdings" w:hint="default"/>
      </w:rPr>
    </w:lvl>
    <w:lvl w:ilvl="4" w:tplc="FFFFFFFF">
      <w:start w:val="1"/>
      <w:numFmt w:val="bullet"/>
      <w:lvlText w:val=""/>
      <w:lvlJc w:val="left"/>
      <w:pPr>
        <w:tabs>
          <w:tab w:val="num" w:pos="2100"/>
        </w:tabs>
        <w:ind w:left="2100" w:hanging="420"/>
      </w:pPr>
      <w:rPr>
        <w:rFonts w:ascii="Wingdings" w:hAnsi="Wingdings" w:cs="Wingdings" w:hint="default"/>
      </w:rPr>
    </w:lvl>
    <w:lvl w:ilvl="5" w:tplc="FFFFFFFF">
      <w:start w:val="1"/>
      <w:numFmt w:val="bullet"/>
      <w:lvlText w:val=""/>
      <w:lvlJc w:val="left"/>
      <w:pPr>
        <w:tabs>
          <w:tab w:val="num" w:pos="2520"/>
        </w:tabs>
        <w:ind w:left="2520" w:hanging="420"/>
      </w:pPr>
      <w:rPr>
        <w:rFonts w:ascii="Wingdings" w:hAnsi="Wingdings" w:cs="Wingdings" w:hint="default"/>
      </w:rPr>
    </w:lvl>
    <w:lvl w:ilvl="6" w:tplc="A8845C26">
      <w:start w:val="1"/>
      <w:numFmt w:val="decimal"/>
      <w:lvlText w:val="%7."/>
      <w:lvlJc w:val="left"/>
      <w:pPr>
        <w:tabs>
          <w:tab w:val="num" w:pos="2940"/>
        </w:tabs>
        <w:ind w:left="2940" w:hanging="420"/>
      </w:pPr>
      <w:rPr>
        <w:rFonts w:hint="eastAsia"/>
      </w:rPr>
    </w:lvl>
    <w:lvl w:ilvl="7" w:tplc="FFFFFFFF">
      <w:start w:val="1"/>
      <w:numFmt w:val="bullet"/>
      <w:lvlText w:val=""/>
      <w:lvlJc w:val="left"/>
      <w:pPr>
        <w:tabs>
          <w:tab w:val="num" w:pos="3360"/>
        </w:tabs>
        <w:ind w:left="3360" w:hanging="420"/>
      </w:pPr>
      <w:rPr>
        <w:rFonts w:ascii="Wingdings" w:hAnsi="Wingdings" w:cs="Wingdings" w:hint="default"/>
      </w:rPr>
    </w:lvl>
    <w:lvl w:ilvl="8" w:tplc="FFFFFFFF">
      <w:start w:val="1"/>
      <w:numFmt w:val="bullet"/>
      <w:lvlText w:val=""/>
      <w:lvlJc w:val="left"/>
      <w:pPr>
        <w:tabs>
          <w:tab w:val="num" w:pos="3780"/>
        </w:tabs>
        <w:ind w:left="3780" w:hanging="420"/>
      </w:pPr>
      <w:rPr>
        <w:rFonts w:ascii="Wingdings" w:hAnsi="Wingdings" w:cs="Wingdings" w:hint="default"/>
      </w:rPr>
    </w:lvl>
  </w:abstractNum>
  <w:abstractNum w:abstractNumId="20" w15:restartNumberingAfterBreak="0">
    <w:nsid w:val="7E0E3B0E"/>
    <w:multiLevelType w:val="multilevel"/>
    <w:tmpl w:val="E62EF8F2"/>
    <w:lvl w:ilvl="0">
      <w:start w:val="1"/>
      <w:numFmt w:val="none"/>
      <w:lvlText w:val="附录A "/>
      <w:lvlJc w:val="left"/>
      <w:pPr>
        <w:tabs>
          <w:tab w:val="num" w:pos="425"/>
        </w:tabs>
        <w:ind w:left="425" w:hanging="425"/>
      </w:pPr>
      <w:rPr>
        <w:rFonts w:hint="eastAsia"/>
      </w:rPr>
    </w:lvl>
    <w:lvl w:ilvl="1">
      <w:start w:val="1"/>
      <w:numFmt w:val="decimal"/>
      <w:lvlText w:val="A.%2"/>
      <w:lvlJc w:val="left"/>
      <w:pPr>
        <w:tabs>
          <w:tab w:val="num" w:pos="992"/>
        </w:tabs>
        <w:ind w:left="992" w:hanging="567"/>
      </w:pPr>
      <w:rPr>
        <w:rFonts w:hint="eastAsia"/>
      </w:rPr>
    </w:lvl>
    <w:lvl w:ilvl="2">
      <w:start w:val="1"/>
      <w:numFmt w:val="decimal"/>
      <w:lvlText w:val="%1A.%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1" w15:restartNumberingAfterBreak="0">
    <w:nsid w:val="7F773C35"/>
    <w:multiLevelType w:val="multilevel"/>
    <w:tmpl w:val="F63CFDBA"/>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decimal"/>
      <w:lvlText w:val="%7."/>
      <w:lvlJc w:val="left"/>
      <w:pPr>
        <w:tabs>
          <w:tab w:val="num" w:pos="2126"/>
        </w:tabs>
        <w:ind w:left="2126" w:hanging="425"/>
      </w:pPr>
      <w:rPr>
        <w:rFonts w:ascii="Times New Roman" w:hAnsi="Times New Roman" w:cs="Book Antiqua" w:hint="default"/>
        <w:b w:val="0"/>
        <w:bCs/>
        <w:i w:val="0"/>
        <w:iCs w:val="0"/>
        <w:sz w:val="21"/>
        <w:szCs w:val="21"/>
        <w:u w:val="none"/>
      </w:rPr>
    </w:lvl>
    <w:lvl w:ilvl="7">
      <w:start w:val="1"/>
      <w:numFmt w:val="lowerLetter"/>
      <w:lvlText w:val="%8."/>
      <w:lvlJc w:val="left"/>
      <w:pPr>
        <w:tabs>
          <w:tab w:val="num" w:pos="2126"/>
        </w:tabs>
        <w:ind w:left="2526" w:hanging="425"/>
      </w:pPr>
      <w:rPr>
        <w:rFonts w:ascii="Times New Roman" w:hAnsi="Times New Roman" w:cs="Book Antiqua" w:hint="default"/>
        <w:b w:val="0"/>
        <w:bCs/>
        <w:i w:val="0"/>
        <w:iCs w:val="0"/>
        <w:sz w:val="21"/>
        <w:szCs w:val="21"/>
        <w:u w:val="none"/>
      </w:rPr>
    </w:lvl>
    <w:lvl w:ilvl="8">
      <w:start w:val="1"/>
      <w:numFmt w:val="decimal"/>
      <w:lvlRestart w:val="0"/>
      <w:lvlText w:val="%9."/>
      <w:lvlJc w:val="left"/>
      <w:pPr>
        <w:tabs>
          <w:tab w:val="num" w:pos="284"/>
        </w:tabs>
        <w:ind w:left="284" w:hanging="284"/>
      </w:pPr>
      <w:rPr>
        <w:rFonts w:hint="eastAsia"/>
      </w:rPr>
    </w:lvl>
  </w:abstractNum>
  <w:num w:numId="1">
    <w:abstractNumId w:val="18"/>
  </w:num>
  <w:num w:numId="2">
    <w:abstractNumId w:val="9"/>
  </w:num>
  <w:num w:numId="3">
    <w:abstractNumId w:val="3"/>
  </w:num>
  <w:num w:numId="4">
    <w:abstractNumId w:val="6"/>
  </w:num>
  <w:num w:numId="5">
    <w:abstractNumId w:val="13"/>
  </w:num>
  <w:num w:numId="6">
    <w:abstractNumId w:val="20"/>
  </w:num>
  <w:num w:numId="7">
    <w:abstractNumId w:val="1"/>
  </w:num>
  <w:num w:numId="8">
    <w:abstractNumId w:val="1"/>
  </w:num>
  <w:num w:numId="9">
    <w:abstractNumId w:val="11"/>
  </w:num>
  <w:num w:numId="10">
    <w:abstractNumId w:val="21"/>
  </w:num>
  <w:num w:numId="11">
    <w:abstractNumId w:val="2"/>
  </w:num>
  <w:num w:numId="12">
    <w:abstractNumId w:val="0"/>
  </w:num>
  <w:num w:numId="13">
    <w:abstractNumId w:val="8"/>
  </w:num>
  <w:num w:numId="14">
    <w:abstractNumId w:val="1"/>
  </w:num>
  <w:num w:numId="15">
    <w:abstractNumId w:val="1"/>
  </w:num>
  <w:num w:numId="16">
    <w:abstractNumId w:val="1"/>
  </w:num>
  <w:num w:numId="17">
    <w:abstractNumId w:val="4"/>
    <w:lvlOverride w:ilvl="0">
      <w:lvl w:ilvl="0">
        <w:start w:val="1"/>
        <w:numFmt w:val="bullet"/>
        <w:lvlText w:val=""/>
        <w:lvlJc w:val="left"/>
        <w:pPr>
          <w:tabs>
            <w:tab w:val="num" w:pos="425"/>
          </w:tabs>
          <w:ind w:left="425" w:hanging="425"/>
        </w:pPr>
        <w:rPr>
          <w:rFonts w:ascii="Wingdings" w:hAnsi="Wingdings" w:hint="default"/>
          <w:sz w:val="13"/>
          <w:szCs w:val="13"/>
        </w:rPr>
      </w:lvl>
    </w:lvlOverride>
  </w:num>
  <w:num w:numId="18">
    <w:abstractNumId w:val="15"/>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num>
  <w:num w:numId="21">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6"/>
  </w:num>
  <w:num w:numId="29">
    <w:abstractNumId w:val="16"/>
  </w:num>
  <w:num w:numId="30">
    <w:abstractNumId w:val="16"/>
  </w:num>
  <w:num w:numId="31">
    <w:abstractNumId w:val="16"/>
  </w:num>
  <w:num w:numId="32">
    <w:abstractNumId w:val="16"/>
  </w:num>
  <w:num w:numId="33">
    <w:abstractNumId w:val="10"/>
  </w:num>
  <w:num w:numId="34">
    <w:abstractNumId w:val="21"/>
  </w:num>
  <w:num w:numId="35">
    <w:abstractNumId w:val="21"/>
  </w:num>
  <w:num w:numId="36">
    <w:abstractNumId w:val="19"/>
  </w:num>
  <w:num w:numId="37">
    <w:abstractNumId w:val="21"/>
  </w:num>
  <w:num w:numId="38">
    <w:abstractNumId w:val="11"/>
  </w:num>
  <w:num w:numId="39">
    <w:abstractNumId w:val="4"/>
  </w:num>
  <w:num w:numId="40">
    <w:abstractNumId w:val="14"/>
  </w:num>
  <w:num w:numId="41">
    <w:abstractNumId w:val="5"/>
  </w:num>
  <w:num w:numId="42">
    <w:abstractNumId w:val="12"/>
  </w:num>
  <w:num w:numId="43">
    <w:abstractNumId w:val="17"/>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4"/>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2D3E"/>
    <w:rsid w:val="0000000C"/>
    <w:rsid w:val="00000724"/>
    <w:rsid w:val="0000102C"/>
    <w:rsid w:val="0000120B"/>
    <w:rsid w:val="00001E7E"/>
    <w:rsid w:val="0001079F"/>
    <w:rsid w:val="00011630"/>
    <w:rsid w:val="00014C0D"/>
    <w:rsid w:val="0001524D"/>
    <w:rsid w:val="00016AD8"/>
    <w:rsid w:val="000171EC"/>
    <w:rsid w:val="00017C40"/>
    <w:rsid w:val="000210D2"/>
    <w:rsid w:val="0002246B"/>
    <w:rsid w:val="0002276F"/>
    <w:rsid w:val="00023987"/>
    <w:rsid w:val="0002558E"/>
    <w:rsid w:val="00030293"/>
    <w:rsid w:val="000321CB"/>
    <w:rsid w:val="00033243"/>
    <w:rsid w:val="00033F84"/>
    <w:rsid w:val="000375E9"/>
    <w:rsid w:val="00041907"/>
    <w:rsid w:val="00043B1A"/>
    <w:rsid w:val="000451E0"/>
    <w:rsid w:val="000504DB"/>
    <w:rsid w:val="00051A7C"/>
    <w:rsid w:val="00051CA2"/>
    <w:rsid w:val="00052C64"/>
    <w:rsid w:val="000535E5"/>
    <w:rsid w:val="000547CB"/>
    <w:rsid w:val="00054DE4"/>
    <w:rsid w:val="00060659"/>
    <w:rsid w:val="00064304"/>
    <w:rsid w:val="00064F80"/>
    <w:rsid w:val="0006678D"/>
    <w:rsid w:val="00066F4D"/>
    <w:rsid w:val="00072A71"/>
    <w:rsid w:val="00074A27"/>
    <w:rsid w:val="00074B6E"/>
    <w:rsid w:val="0008037B"/>
    <w:rsid w:val="0008048D"/>
    <w:rsid w:val="00080838"/>
    <w:rsid w:val="00082C9D"/>
    <w:rsid w:val="000834DE"/>
    <w:rsid w:val="000854EA"/>
    <w:rsid w:val="00086CE4"/>
    <w:rsid w:val="00087B38"/>
    <w:rsid w:val="00090538"/>
    <w:rsid w:val="00090F5B"/>
    <w:rsid w:val="0009129A"/>
    <w:rsid w:val="000916F0"/>
    <w:rsid w:val="00091B19"/>
    <w:rsid w:val="00093705"/>
    <w:rsid w:val="00093730"/>
    <w:rsid w:val="0009621C"/>
    <w:rsid w:val="00096488"/>
    <w:rsid w:val="00096A63"/>
    <w:rsid w:val="00097DE7"/>
    <w:rsid w:val="000A2674"/>
    <w:rsid w:val="000A347E"/>
    <w:rsid w:val="000A585E"/>
    <w:rsid w:val="000B1E79"/>
    <w:rsid w:val="000B245B"/>
    <w:rsid w:val="000B279C"/>
    <w:rsid w:val="000B3247"/>
    <w:rsid w:val="000B54FE"/>
    <w:rsid w:val="000B5D7C"/>
    <w:rsid w:val="000B7EFF"/>
    <w:rsid w:val="000C06CE"/>
    <w:rsid w:val="000C0963"/>
    <w:rsid w:val="000C1CB1"/>
    <w:rsid w:val="000C3F98"/>
    <w:rsid w:val="000C4426"/>
    <w:rsid w:val="000C62CD"/>
    <w:rsid w:val="000D41DD"/>
    <w:rsid w:val="000D79DE"/>
    <w:rsid w:val="000E16AA"/>
    <w:rsid w:val="000E3396"/>
    <w:rsid w:val="000E3FA8"/>
    <w:rsid w:val="000E5B3B"/>
    <w:rsid w:val="000F21A1"/>
    <w:rsid w:val="000F443B"/>
    <w:rsid w:val="000F536E"/>
    <w:rsid w:val="000F5E20"/>
    <w:rsid w:val="000F6A52"/>
    <w:rsid w:val="000F6AA5"/>
    <w:rsid w:val="000F712E"/>
    <w:rsid w:val="000F73A2"/>
    <w:rsid w:val="000F755E"/>
    <w:rsid w:val="00100BC6"/>
    <w:rsid w:val="001017DC"/>
    <w:rsid w:val="00101D7A"/>
    <w:rsid w:val="00106460"/>
    <w:rsid w:val="00110F4C"/>
    <w:rsid w:val="00113274"/>
    <w:rsid w:val="00114A3D"/>
    <w:rsid w:val="00115ACF"/>
    <w:rsid w:val="0011636E"/>
    <w:rsid w:val="00116DBF"/>
    <w:rsid w:val="00117C30"/>
    <w:rsid w:val="00120C0B"/>
    <w:rsid w:val="0012126C"/>
    <w:rsid w:val="00122A8A"/>
    <w:rsid w:val="00122C54"/>
    <w:rsid w:val="00125657"/>
    <w:rsid w:val="00125742"/>
    <w:rsid w:val="00131CAC"/>
    <w:rsid w:val="00132A93"/>
    <w:rsid w:val="00134805"/>
    <w:rsid w:val="00135114"/>
    <w:rsid w:val="001364AE"/>
    <w:rsid w:val="0014018A"/>
    <w:rsid w:val="00141351"/>
    <w:rsid w:val="0014145E"/>
    <w:rsid w:val="0014332B"/>
    <w:rsid w:val="0014385B"/>
    <w:rsid w:val="00144000"/>
    <w:rsid w:val="0014498F"/>
    <w:rsid w:val="00145A38"/>
    <w:rsid w:val="00146DEA"/>
    <w:rsid w:val="00147018"/>
    <w:rsid w:val="00150E86"/>
    <w:rsid w:val="00153D84"/>
    <w:rsid w:val="00154ACF"/>
    <w:rsid w:val="00154D00"/>
    <w:rsid w:val="00155CCA"/>
    <w:rsid w:val="001708C8"/>
    <w:rsid w:val="00171B81"/>
    <w:rsid w:val="00172E55"/>
    <w:rsid w:val="0017451A"/>
    <w:rsid w:val="00176B45"/>
    <w:rsid w:val="00180259"/>
    <w:rsid w:val="001803B1"/>
    <w:rsid w:val="00180980"/>
    <w:rsid w:val="00180E3E"/>
    <w:rsid w:val="00185231"/>
    <w:rsid w:val="00185EEE"/>
    <w:rsid w:val="0018633D"/>
    <w:rsid w:val="00186B0F"/>
    <w:rsid w:val="00187508"/>
    <w:rsid w:val="00190A41"/>
    <w:rsid w:val="00191323"/>
    <w:rsid w:val="001921A9"/>
    <w:rsid w:val="00197385"/>
    <w:rsid w:val="001A268C"/>
    <w:rsid w:val="001A42A4"/>
    <w:rsid w:val="001A5763"/>
    <w:rsid w:val="001A7817"/>
    <w:rsid w:val="001B38FF"/>
    <w:rsid w:val="001B3B2E"/>
    <w:rsid w:val="001B4737"/>
    <w:rsid w:val="001B4FA3"/>
    <w:rsid w:val="001B5D02"/>
    <w:rsid w:val="001B6FAC"/>
    <w:rsid w:val="001B70B6"/>
    <w:rsid w:val="001C0E12"/>
    <w:rsid w:val="001C0F7A"/>
    <w:rsid w:val="001C2D7A"/>
    <w:rsid w:val="001C463C"/>
    <w:rsid w:val="001C559C"/>
    <w:rsid w:val="001D22F3"/>
    <w:rsid w:val="001D5CF2"/>
    <w:rsid w:val="001D669F"/>
    <w:rsid w:val="001D6842"/>
    <w:rsid w:val="001D7DDA"/>
    <w:rsid w:val="001D7F1D"/>
    <w:rsid w:val="001E2344"/>
    <w:rsid w:val="001E30B9"/>
    <w:rsid w:val="001E48AC"/>
    <w:rsid w:val="001E5B72"/>
    <w:rsid w:val="001E71BD"/>
    <w:rsid w:val="001F3661"/>
    <w:rsid w:val="001F487F"/>
    <w:rsid w:val="001F54BE"/>
    <w:rsid w:val="002116A0"/>
    <w:rsid w:val="0021235C"/>
    <w:rsid w:val="002134C0"/>
    <w:rsid w:val="0021523B"/>
    <w:rsid w:val="00216D88"/>
    <w:rsid w:val="00220DA9"/>
    <w:rsid w:val="002226E2"/>
    <w:rsid w:val="002245F2"/>
    <w:rsid w:val="002249E1"/>
    <w:rsid w:val="00225DA0"/>
    <w:rsid w:val="002315E3"/>
    <w:rsid w:val="0023253B"/>
    <w:rsid w:val="00234C9C"/>
    <w:rsid w:val="00234CC4"/>
    <w:rsid w:val="002352DE"/>
    <w:rsid w:val="00242D9E"/>
    <w:rsid w:val="00244EA6"/>
    <w:rsid w:val="002461C9"/>
    <w:rsid w:val="00246E3D"/>
    <w:rsid w:val="002512A2"/>
    <w:rsid w:val="00255BB3"/>
    <w:rsid w:val="00262636"/>
    <w:rsid w:val="002652D5"/>
    <w:rsid w:val="002652E1"/>
    <w:rsid w:val="00266178"/>
    <w:rsid w:val="002711F9"/>
    <w:rsid w:val="0027365A"/>
    <w:rsid w:val="00273DF1"/>
    <w:rsid w:val="00274DC5"/>
    <w:rsid w:val="0027653D"/>
    <w:rsid w:val="00276BD2"/>
    <w:rsid w:val="00277C1F"/>
    <w:rsid w:val="002819BC"/>
    <w:rsid w:val="002824FB"/>
    <w:rsid w:val="00284CBB"/>
    <w:rsid w:val="002867B5"/>
    <w:rsid w:val="002867C1"/>
    <w:rsid w:val="0029076F"/>
    <w:rsid w:val="002907EC"/>
    <w:rsid w:val="002910BF"/>
    <w:rsid w:val="002935E0"/>
    <w:rsid w:val="002946EA"/>
    <w:rsid w:val="00294C23"/>
    <w:rsid w:val="00294EA8"/>
    <w:rsid w:val="00296E4D"/>
    <w:rsid w:val="002978F8"/>
    <w:rsid w:val="00297AEF"/>
    <w:rsid w:val="002A0406"/>
    <w:rsid w:val="002A07DC"/>
    <w:rsid w:val="002A2995"/>
    <w:rsid w:val="002A2E79"/>
    <w:rsid w:val="002A33AF"/>
    <w:rsid w:val="002A4CEF"/>
    <w:rsid w:val="002A723F"/>
    <w:rsid w:val="002B41AF"/>
    <w:rsid w:val="002B5115"/>
    <w:rsid w:val="002B65D6"/>
    <w:rsid w:val="002C189D"/>
    <w:rsid w:val="002C22D4"/>
    <w:rsid w:val="002C2318"/>
    <w:rsid w:val="002C3278"/>
    <w:rsid w:val="002C48D7"/>
    <w:rsid w:val="002C4F35"/>
    <w:rsid w:val="002C5BEE"/>
    <w:rsid w:val="002C5EE9"/>
    <w:rsid w:val="002C6505"/>
    <w:rsid w:val="002D0672"/>
    <w:rsid w:val="002D489E"/>
    <w:rsid w:val="002E48D0"/>
    <w:rsid w:val="002E5399"/>
    <w:rsid w:val="002F16D9"/>
    <w:rsid w:val="002F33D3"/>
    <w:rsid w:val="002F41B8"/>
    <w:rsid w:val="002F6142"/>
    <w:rsid w:val="002F64F1"/>
    <w:rsid w:val="002F7B08"/>
    <w:rsid w:val="00300D0D"/>
    <w:rsid w:val="003030E1"/>
    <w:rsid w:val="00303D9D"/>
    <w:rsid w:val="00305302"/>
    <w:rsid w:val="00307DBA"/>
    <w:rsid w:val="0031148A"/>
    <w:rsid w:val="00311697"/>
    <w:rsid w:val="00312DF1"/>
    <w:rsid w:val="00314574"/>
    <w:rsid w:val="003155A1"/>
    <w:rsid w:val="0031649D"/>
    <w:rsid w:val="0031692E"/>
    <w:rsid w:val="00316C8E"/>
    <w:rsid w:val="00321154"/>
    <w:rsid w:val="0032137C"/>
    <w:rsid w:val="00322063"/>
    <w:rsid w:val="003344D9"/>
    <w:rsid w:val="00337A16"/>
    <w:rsid w:val="00345CA8"/>
    <w:rsid w:val="003461B0"/>
    <w:rsid w:val="00350893"/>
    <w:rsid w:val="00352F23"/>
    <w:rsid w:val="00353AC6"/>
    <w:rsid w:val="00354F26"/>
    <w:rsid w:val="00360713"/>
    <w:rsid w:val="003610EF"/>
    <w:rsid w:val="003615B5"/>
    <w:rsid w:val="003629A9"/>
    <w:rsid w:val="003629CB"/>
    <w:rsid w:val="0036631D"/>
    <w:rsid w:val="00366E4B"/>
    <w:rsid w:val="00370DC3"/>
    <w:rsid w:val="00373C4D"/>
    <w:rsid w:val="0037739A"/>
    <w:rsid w:val="00381384"/>
    <w:rsid w:val="00382427"/>
    <w:rsid w:val="003860AA"/>
    <w:rsid w:val="0038612C"/>
    <w:rsid w:val="0038624B"/>
    <w:rsid w:val="00390BE3"/>
    <w:rsid w:val="00390D3B"/>
    <w:rsid w:val="003938C4"/>
    <w:rsid w:val="003944FC"/>
    <w:rsid w:val="0039711D"/>
    <w:rsid w:val="003A27F5"/>
    <w:rsid w:val="003A3E7D"/>
    <w:rsid w:val="003A539B"/>
    <w:rsid w:val="003A5BE8"/>
    <w:rsid w:val="003A7C9C"/>
    <w:rsid w:val="003B0C21"/>
    <w:rsid w:val="003B22E9"/>
    <w:rsid w:val="003B2CEF"/>
    <w:rsid w:val="003B49A7"/>
    <w:rsid w:val="003C1978"/>
    <w:rsid w:val="003C39E6"/>
    <w:rsid w:val="003C5BE1"/>
    <w:rsid w:val="003C7EBC"/>
    <w:rsid w:val="003D2786"/>
    <w:rsid w:val="003E1F44"/>
    <w:rsid w:val="003E211E"/>
    <w:rsid w:val="003E2EE0"/>
    <w:rsid w:val="003E3379"/>
    <w:rsid w:val="003E3A83"/>
    <w:rsid w:val="003E5313"/>
    <w:rsid w:val="003E7FEC"/>
    <w:rsid w:val="003F0B45"/>
    <w:rsid w:val="003F23E1"/>
    <w:rsid w:val="003F43CE"/>
    <w:rsid w:val="00401302"/>
    <w:rsid w:val="00403032"/>
    <w:rsid w:val="004040EF"/>
    <w:rsid w:val="00404191"/>
    <w:rsid w:val="004046BE"/>
    <w:rsid w:val="004053CB"/>
    <w:rsid w:val="0041039A"/>
    <w:rsid w:val="00413400"/>
    <w:rsid w:val="00413AF5"/>
    <w:rsid w:val="0041409F"/>
    <w:rsid w:val="00415DD8"/>
    <w:rsid w:val="00422748"/>
    <w:rsid w:val="0042505E"/>
    <w:rsid w:val="004278B5"/>
    <w:rsid w:val="00435FAE"/>
    <w:rsid w:val="0043675F"/>
    <w:rsid w:val="00436804"/>
    <w:rsid w:val="00436B92"/>
    <w:rsid w:val="004370A9"/>
    <w:rsid w:val="0044282D"/>
    <w:rsid w:val="004456B9"/>
    <w:rsid w:val="00450E12"/>
    <w:rsid w:val="00451CF6"/>
    <w:rsid w:val="0045366D"/>
    <w:rsid w:val="004547B4"/>
    <w:rsid w:val="0046045D"/>
    <w:rsid w:val="00462D8E"/>
    <w:rsid w:val="00463820"/>
    <w:rsid w:val="0046588D"/>
    <w:rsid w:val="00466677"/>
    <w:rsid w:val="0046676C"/>
    <w:rsid w:val="004722EF"/>
    <w:rsid w:val="00473FEF"/>
    <w:rsid w:val="00480CBA"/>
    <w:rsid w:val="004821F6"/>
    <w:rsid w:val="00483F9A"/>
    <w:rsid w:val="004860E4"/>
    <w:rsid w:val="00486178"/>
    <w:rsid w:val="00486E75"/>
    <w:rsid w:val="00487F4A"/>
    <w:rsid w:val="00490C3A"/>
    <w:rsid w:val="0049250C"/>
    <w:rsid w:val="004957AB"/>
    <w:rsid w:val="004A2642"/>
    <w:rsid w:val="004A2673"/>
    <w:rsid w:val="004A3992"/>
    <w:rsid w:val="004A3B9B"/>
    <w:rsid w:val="004B0D41"/>
    <w:rsid w:val="004B29CD"/>
    <w:rsid w:val="004B38F1"/>
    <w:rsid w:val="004B3D5C"/>
    <w:rsid w:val="004B7A61"/>
    <w:rsid w:val="004C7563"/>
    <w:rsid w:val="004C76E8"/>
    <w:rsid w:val="004D2AC9"/>
    <w:rsid w:val="004D2C13"/>
    <w:rsid w:val="004D5B16"/>
    <w:rsid w:val="004D5CF1"/>
    <w:rsid w:val="004D5DC8"/>
    <w:rsid w:val="004D7E43"/>
    <w:rsid w:val="004E05F6"/>
    <w:rsid w:val="004E0672"/>
    <w:rsid w:val="004E101C"/>
    <w:rsid w:val="004E117B"/>
    <w:rsid w:val="004E1362"/>
    <w:rsid w:val="004E2FEA"/>
    <w:rsid w:val="004F38AE"/>
    <w:rsid w:val="004F697C"/>
    <w:rsid w:val="004F6CED"/>
    <w:rsid w:val="005016A8"/>
    <w:rsid w:val="00501908"/>
    <w:rsid w:val="00501EA8"/>
    <w:rsid w:val="00503848"/>
    <w:rsid w:val="00503D14"/>
    <w:rsid w:val="005043EF"/>
    <w:rsid w:val="00505E33"/>
    <w:rsid w:val="0050614A"/>
    <w:rsid w:val="0051246D"/>
    <w:rsid w:val="005135D9"/>
    <w:rsid w:val="005214A7"/>
    <w:rsid w:val="00521EDC"/>
    <w:rsid w:val="0052224A"/>
    <w:rsid w:val="00522580"/>
    <w:rsid w:val="00523234"/>
    <w:rsid w:val="00523C28"/>
    <w:rsid w:val="0052474E"/>
    <w:rsid w:val="00526952"/>
    <w:rsid w:val="00526BBC"/>
    <w:rsid w:val="00530302"/>
    <w:rsid w:val="00530D24"/>
    <w:rsid w:val="00537472"/>
    <w:rsid w:val="005417B1"/>
    <w:rsid w:val="0054515E"/>
    <w:rsid w:val="00545A3D"/>
    <w:rsid w:val="005476F7"/>
    <w:rsid w:val="00547D2B"/>
    <w:rsid w:val="00555781"/>
    <w:rsid w:val="0055595D"/>
    <w:rsid w:val="00556DB2"/>
    <w:rsid w:val="00562E3E"/>
    <w:rsid w:val="00563999"/>
    <w:rsid w:val="00571B40"/>
    <w:rsid w:val="0057438C"/>
    <w:rsid w:val="0057502B"/>
    <w:rsid w:val="00577A5F"/>
    <w:rsid w:val="00577A8B"/>
    <w:rsid w:val="00581962"/>
    <w:rsid w:val="0058233E"/>
    <w:rsid w:val="0058266B"/>
    <w:rsid w:val="00585B68"/>
    <w:rsid w:val="005A044C"/>
    <w:rsid w:val="005A097A"/>
    <w:rsid w:val="005A0AAD"/>
    <w:rsid w:val="005A1A80"/>
    <w:rsid w:val="005A2AD2"/>
    <w:rsid w:val="005A42B7"/>
    <w:rsid w:val="005A53D7"/>
    <w:rsid w:val="005A55EB"/>
    <w:rsid w:val="005A6703"/>
    <w:rsid w:val="005A751D"/>
    <w:rsid w:val="005A7D7A"/>
    <w:rsid w:val="005B0949"/>
    <w:rsid w:val="005B2518"/>
    <w:rsid w:val="005B5054"/>
    <w:rsid w:val="005C4B55"/>
    <w:rsid w:val="005C4E64"/>
    <w:rsid w:val="005C7BE2"/>
    <w:rsid w:val="005C7FAB"/>
    <w:rsid w:val="005D0789"/>
    <w:rsid w:val="005D203C"/>
    <w:rsid w:val="005D2DB6"/>
    <w:rsid w:val="005D4B94"/>
    <w:rsid w:val="005D4C6C"/>
    <w:rsid w:val="005D5F95"/>
    <w:rsid w:val="005E004F"/>
    <w:rsid w:val="005E0257"/>
    <w:rsid w:val="005E11E2"/>
    <w:rsid w:val="005E2445"/>
    <w:rsid w:val="005E3417"/>
    <w:rsid w:val="005E4B56"/>
    <w:rsid w:val="005E5310"/>
    <w:rsid w:val="005F10B1"/>
    <w:rsid w:val="005F26D0"/>
    <w:rsid w:val="005F2A85"/>
    <w:rsid w:val="005F5536"/>
    <w:rsid w:val="0060106F"/>
    <w:rsid w:val="006056B6"/>
    <w:rsid w:val="00605BF3"/>
    <w:rsid w:val="00606353"/>
    <w:rsid w:val="006072A9"/>
    <w:rsid w:val="00610882"/>
    <w:rsid w:val="00610C3F"/>
    <w:rsid w:val="006120E1"/>
    <w:rsid w:val="00614715"/>
    <w:rsid w:val="00616BDA"/>
    <w:rsid w:val="00616F7B"/>
    <w:rsid w:val="00620B4A"/>
    <w:rsid w:val="00621B0C"/>
    <w:rsid w:val="00622AD7"/>
    <w:rsid w:val="00624A96"/>
    <w:rsid w:val="00624F47"/>
    <w:rsid w:val="006255DF"/>
    <w:rsid w:val="00627321"/>
    <w:rsid w:val="006273F0"/>
    <w:rsid w:val="006320F1"/>
    <w:rsid w:val="00633087"/>
    <w:rsid w:val="00634469"/>
    <w:rsid w:val="00634DF4"/>
    <w:rsid w:val="0063661E"/>
    <w:rsid w:val="00640FAB"/>
    <w:rsid w:val="006420EA"/>
    <w:rsid w:val="00644D97"/>
    <w:rsid w:val="00645FC7"/>
    <w:rsid w:val="00652A23"/>
    <w:rsid w:val="00655365"/>
    <w:rsid w:val="00655C6B"/>
    <w:rsid w:val="00656D35"/>
    <w:rsid w:val="00656DFB"/>
    <w:rsid w:val="00661235"/>
    <w:rsid w:val="00662E2B"/>
    <w:rsid w:val="00665B0E"/>
    <w:rsid w:val="00666A90"/>
    <w:rsid w:val="0066728E"/>
    <w:rsid w:val="0066756E"/>
    <w:rsid w:val="00670E05"/>
    <w:rsid w:val="00672951"/>
    <w:rsid w:val="00674A4C"/>
    <w:rsid w:val="00676C2A"/>
    <w:rsid w:val="00680585"/>
    <w:rsid w:val="00680758"/>
    <w:rsid w:val="006814D3"/>
    <w:rsid w:val="00683953"/>
    <w:rsid w:val="0068422F"/>
    <w:rsid w:val="00691C48"/>
    <w:rsid w:val="00691CA6"/>
    <w:rsid w:val="0069554C"/>
    <w:rsid w:val="00695D19"/>
    <w:rsid w:val="0069777D"/>
    <w:rsid w:val="006A144A"/>
    <w:rsid w:val="006A22A1"/>
    <w:rsid w:val="006A36F9"/>
    <w:rsid w:val="006A7AB4"/>
    <w:rsid w:val="006B58EE"/>
    <w:rsid w:val="006C1E0B"/>
    <w:rsid w:val="006C559F"/>
    <w:rsid w:val="006C65AA"/>
    <w:rsid w:val="006D622A"/>
    <w:rsid w:val="006E061B"/>
    <w:rsid w:val="006E2F9F"/>
    <w:rsid w:val="006F206B"/>
    <w:rsid w:val="006F23AF"/>
    <w:rsid w:val="006F2A6C"/>
    <w:rsid w:val="006F3081"/>
    <w:rsid w:val="006F550B"/>
    <w:rsid w:val="006F58F0"/>
    <w:rsid w:val="007029D0"/>
    <w:rsid w:val="0070376F"/>
    <w:rsid w:val="007042AA"/>
    <w:rsid w:val="00704427"/>
    <w:rsid w:val="007044A2"/>
    <w:rsid w:val="00710A5B"/>
    <w:rsid w:val="007153FB"/>
    <w:rsid w:val="00716916"/>
    <w:rsid w:val="00716EAC"/>
    <w:rsid w:val="00722684"/>
    <w:rsid w:val="00723E2B"/>
    <w:rsid w:val="00730D01"/>
    <w:rsid w:val="007317BB"/>
    <w:rsid w:val="00731863"/>
    <w:rsid w:val="00731ADC"/>
    <w:rsid w:val="00733628"/>
    <w:rsid w:val="00733BDB"/>
    <w:rsid w:val="00733E4B"/>
    <w:rsid w:val="00737E11"/>
    <w:rsid w:val="00737EF0"/>
    <w:rsid w:val="00747313"/>
    <w:rsid w:val="00747E76"/>
    <w:rsid w:val="0075561F"/>
    <w:rsid w:val="00757266"/>
    <w:rsid w:val="0076009A"/>
    <w:rsid w:val="00762127"/>
    <w:rsid w:val="007644F1"/>
    <w:rsid w:val="00765E82"/>
    <w:rsid w:val="00766EBA"/>
    <w:rsid w:val="0076735B"/>
    <w:rsid w:val="007673B1"/>
    <w:rsid w:val="00771F53"/>
    <w:rsid w:val="007722D0"/>
    <w:rsid w:val="00774DDB"/>
    <w:rsid w:val="007750B2"/>
    <w:rsid w:val="00775422"/>
    <w:rsid w:val="00775A02"/>
    <w:rsid w:val="00777D14"/>
    <w:rsid w:val="007808C8"/>
    <w:rsid w:val="0078266A"/>
    <w:rsid w:val="0078422C"/>
    <w:rsid w:val="00792F48"/>
    <w:rsid w:val="007934E9"/>
    <w:rsid w:val="0079543C"/>
    <w:rsid w:val="00795F4C"/>
    <w:rsid w:val="007A0830"/>
    <w:rsid w:val="007A099B"/>
    <w:rsid w:val="007A2E34"/>
    <w:rsid w:val="007A7CEB"/>
    <w:rsid w:val="007B1662"/>
    <w:rsid w:val="007C0C8B"/>
    <w:rsid w:val="007C25EC"/>
    <w:rsid w:val="007C43DE"/>
    <w:rsid w:val="007C58EA"/>
    <w:rsid w:val="007D0F25"/>
    <w:rsid w:val="007D1DFD"/>
    <w:rsid w:val="007D2A02"/>
    <w:rsid w:val="007D410C"/>
    <w:rsid w:val="007E1945"/>
    <w:rsid w:val="007E195D"/>
    <w:rsid w:val="007E2D3E"/>
    <w:rsid w:val="007E30DF"/>
    <w:rsid w:val="007E5E20"/>
    <w:rsid w:val="007F57D5"/>
    <w:rsid w:val="007F5A96"/>
    <w:rsid w:val="00802170"/>
    <w:rsid w:val="008054F9"/>
    <w:rsid w:val="00806486"/>
    <w:rsid w:val="0081081A"/>
    <w:rsid w:val="00811280"/>
    <w:rsid w:val="00811EA4"/>
    <w:rsid w:val="0081257B"/>
    <w:rsid w:val="008134E2"/>
    <w:rsid w:val="00814578"/>
    <w:rsid w:val="00817623"/>
    <w:rsid w:val="008178E2"/>
    <w:rsid w:val="0082028F"/>
    <w:rsid w:val="00820D56"/>
    <w:rsid w:val="008226AF"/>
    <w:rsid w:val="00823835"/>
    <w:rsid w:val="008251CB"/>
    <w:rsid w:val="00826AC1"/>
    <w:rsid w:val="00833487"/>
    <w:rsid w:val="0083639D"/>
    <w:rsid w:val="0084029E"/>
    <w:rsid w:val="00841556"/>
    <w:rsid w:val="00843274"/>
    <w:rsid w:val="00843817"/>
    <w:rsid w:val="00844B70"/>
    <w:rsid w:val="0084673D"/>
    <w:rsid w:val="00850B14"/>
    <w:rsid w:val="00852EDF"/>
    <w:rsid w:val="008551BC"/>
    <w:rsid w:val="008558AA"/>
    <w:rsid w:val="0086134D"/>
    <w:rsid w:val="00861D1B"/>
    <w:rsid w:val="00865C51"/>
    <w:rsid w:val="00865D42"/>
    <w:rsid w:val="008674D6"/>
    <w:rsid w:val="00873B60"/>
    <w:rsid w:val="00874470"/>
    <w:rsid w:val="00875335"/>
    <w:rsid w:val="0087575D"/>
    <w:rsid w:val="008809EF"/>
    <w:rsid w:val="00880BC2"/>
    <w:rsid w:val="008815FE"/>
    <w:rsid w:val="00881B1F"/>
    <w:rsid w:val="00883E98"/>
    <w:rsid w:val="00886F1A"/>
    <w:rsid w:val="00887F79"/>
    <w:rsid w:val="0089024A"/>
    <w:rsid w:val="00890E6E"/>
    <w:rsid w:val="0089106F"/>
    <w:rsid w:val="00892ED7"/>
    <w:rsid w:val="008933CA"/>
    <w:rsid w:val="00893935"/>
    <w:rsid w:val="00894601"/>
    <w:rsid w:val="00894B1A"/>
    <w:rsid w:val="008A0CDC"/>
    <w:rsid w:val="008A3B06"/>
    <w:rsid w:val="008A4834"/>
    <w:rsid w:val="008A5921"/>
    <w:rsid w:val="008B17EE"/>
    <w:rsid w:val="008B34F2"/>
    <w:rsid w:val="008B4D70"/>
    <w:rsid w:val="008B5835"/>
    <w:rsid w:val="008B5F05"/>
    <w:rsid w:val="008C30F4"/>
    <w:rsid w:val="008C5037"/>
    <w:rsid w:val="008C7F85"/>
    <w:rsid w:val="008D16E0"/>
    <w:rsid w:val="008E0285"/>
    <w:rsid w:val="008E322E"/>
    <w:rsid w:val="008E4219"/>
    <w:rsid w:val="008E6235"/>
    <w:rsid w:val="008E72B4"/>
    <w:rsid w:val="008F08A0"/>
    <w:rsid w:val="008F7FF9"/>
    <w:rsid w:val="00901A4D"/>
    <w:rsid w:val="009026D9"/>
    <w:rsid w:val="00903192"/>
    <w:rsid w:val="009058A8"/>
    <w:rsid w:val="009070F8"/>
    <w:rsid w:val="00907F52"/>
    <w:rsid w:val="009102A7"/>
    <w:rsid w:val="00911AEF"/>
    <w:rsid w:val="00912E2F"/>
    <w:rsid w:val="00921953"/>
    <w:rsid w:val="00925318"/>
    <w:rsid w:val="009261B7"/>
    <w:rsid w:val="009301F6"/>
    <w:rsid w:val="00931412"/>
    <w:rsid w:val="009342AB"/>
    <w:rsid w:val="00937D55"/>
    <w:rsid w:val="00947A35"/>
    <w:rsid w:val="00950A31"/>
    <w:rsid w:val="00956C8F"/>
    <w:rsid w:val="009574FE"/>
    <w:rsid w:val="00957694"/>
    <w:rsid w:val="00963A5F"/>
    <w:rsid w:val="00964E90"/>
    <w:rsid w:val="0096623F"/>
    <w:rsid w:val="00967337"/>
    <w:rsid w:val="00971778"/>
    <w:rsid w:val="0097211B"/>
    <w:rsid w:val="0097664E"/>
    <w:rsid w:val="00982BE1"/>
    <w:rsid w:val="00983478"/>
    <w:rsid w:val="00983660"/>
    <w:rsid w:val="0098413C"/>
    <w:rsid w:val="00984F4D"/>
    <w:rsid w:val="0098700B"/>
    <w:rsid w:val="009876F5"/>
    <w:rsid w:val="00987F76"/>
    <w:rsid w:val="009902C5"/>
    <w:rsid w:val="0099118D"/>
    <w:rsid w:val="00991782"/>
    <w:rsid w:val="00992DB8"/>
    <w:rsid w:val="00993624"/>
    <w:rsid w:val="00993FD1"/>
    <w:rsid w:val="0099614E"/>
    <w:rsid w:val="009975BE"/>
    <w:rsid w:val="00997EF2"/>
    <w:rsid w:val="009A108F"/>
    <w:rsid w:val="009A2185"/>
    <w:rsid w:val="009A65E8"/>
    <w:rsid w:val="009A6B73"/>
    <w:rsid w:val="009A7644"/>
    <w:rsid w:val="009B1359"/>
    <w:rsid w:val="009B499C"/>
    <w:rsid w:val="009B79F8"/>
    <w:rsid w:val="009C3DB8"/>
    <w:rsid w:val="009C460F"/>
    <w:rsid w:val="009D0212"/>
    <w:rsid w:val="009D19D5"/>
    <w:rsid w:val="009D2C7C"/>
    <w:rsid w:val="009D2F56"/>
    <w:rsid w:val="009D586E"/>
    <w:rsid w:val="009D71D1"/>
    <w:rsid w:val="009D744F"/>
    <w:rsid w:val="009E1B18"/>
    <w:rsid w:val="009E1F10"/>
    <w:rsid w:val="009E59AC"/>
    <w:rsid w:val="009E6D66"/>
    <w:rsid w:val="009F5D6B"/>
    <w:rsid w:val="00A002BA"/>
    <w:rsid w:val="00A01367"/>
    <w:rsid w:val="00A01EBD"/>
    <w:rsid w:val="00A02BB6"/>
    <w:rsid w:val="00A02EF3"/>
    <w:rsid w:val="00A03BF9"/>
    <w:rsid w:val="00A05DF1"/>
    <w:rsid w:val="00A1080D"/>
    <w:rsid w:val="00A10850"/>
    <w:rsid w:val="00A13D67"/>
    <w:rsid w:val="00A14A4A"/>
    <w:rsid w:val="00A20093"/>
    <w:rsid w:val="00A20DAD"/>
    <w:rsid w:val="00A22743"/>
    <w:rsid w:val="00A22BAD"/>
    <w:rsid w:val="00A3156E"/>
    <w:rsid w:val="00A32195"/>
    <w:rsid w:val="00A328AE"/>
    <w:rsid w:val="00A34194"/>
    <w:rsid w:val="00A34E60"/>
    <w:rsid w:val="00A40B3C"/>
    <w:rsid w:val="00A42333"/>
    <w:rsid w:val="00A432DB"/>
    <w:rsid w:val="00A433DC"/>
    <w:rsid w:val="00A438CD"/>
    <w:rsid w:val="00A47302"/>
    <w:rsid w:val="00A47728"/>
    <w:rsid w:val="00A51A89"/>
    <w:rsid w:val="00A531D2"/>
    <w:rsid w:val="00A53288"/>
    <w:rsid w:val="00A539FD"/>
    <w:rsid w:val="00A5523D"/>
    <w:rsid w:val="00A61F42"/>
    <w:rsid w:val="00A621E5"/>
    <w:rsid w:val="00A6744F"/>
    <w:rsid w:val="00A70EF6"/>
    <w:rsid w:val="00A716EC"/>
    <w:rsid w:val="00A71804"/>
    <w:rsid w:val="00A74B4D"/>
    <w:rsid w:val="00A76E5D"/>
    <w:rsid w:val="00A80E3E"/>
    <w:rsid w:val="00A93FAC"/>
    <w:rsid w:val="00A96587"/>
    <w:rsid w:val="00A965B7"/>
    <w:rsid w:val="00A97E4A"/>
    <w:rsid w:val="00AA0054"/>
    <w:rsid w:val="00AA1C68"/>
    <w:rsid w:val="00AA31C3"/>
    <w:rsid w:val="00AA5CD8"/>
    <w:rsid w:val="00AA66AA"/>
    <w:rsid w:val="00AA694E"/>
    <w:rsid w:val="00AA6DE5"/>
    <w:rsid w:val="00AA76F9"/>
    <w:rsid w:val="00AB0FB8"/>
    <w:rsid w:val="00AB3B4E"/>
    <w:rsid w:val="00AB440A"/>
    <w:rsid w:val="00AB4692"/>
    <w:rsid w:val="00AB4E49"/>
    <w:rsid w:val="00AB5401"/>
    <w:rsid w:val="00AC0FE4"/>
    <w:rsid w:val="00AC263C"/>
    <w:rsid w:val="00AC33AE"/>
    <w:rsid w:val="00AC3B01"/>
    <w:rsid w:val="00AC3F87"/>
    <w:rsid w:val="00AC40C5"/>
    <w:rsid w:val="00AC7F0E"/>
    <w:rsid w:val="00AD0914"/>
    <w:rsid w:val="00AD1C1B"/>
    <w:rsid w:val="00AD1EE1"/>
    <w:rsid w:val="00AD3C28"/>
    <w:rsid w:val="00AD442D"/>
    <w:rsid w:val="00AD482A"/>
    <w:rsid w:val="00AD6D29"/>
    <w:rsid w:val="00AD7A12"/>
    <w:rsid w:val="00AD7D83"/>
    <w:rsid w:val="00AE6172"/>
    <w:rsid w:val="00AE7201"/>
    <w:rsid w:val="00AE74C7"/>
    <w:rsid w:val="00AF18DD"/>
    <w:rsid w:val="00AF2E9B"/>
    <w:rsid w:val="00AF7915"/>
    <w:rsid w:val="00B039AF"/>
    <w:rsid w:val="00B03F48"/>
    <w:rsid w:val="00B04A7C"/>
    <w:rsid w:val="00B0531F"/>
    <w:rsid w:val="00B0626D"/>
    <w:rsid w:val="00B062AB"/>
    <w:rsid w:val="00B10FF9"/>
    <w:rsid w:val="00B121F3"/>
    <w:rsid w:val="00B1346D"/>
    <w:rsid w:val="00B22966"/>
    <w:rsid w:val="00B23A0F"/>
    <w:rsid w:val="00B32B98"/>
    <w:rsid w:val="00B34D44"/>
    <w:rsid w:val="00B4225D"/>
    <w:rsid w:val="00B42663"/>
    <w:rsid w:val="00B43347"/>
    <w:rsid w:val="00B51FE4"/>
    <w:rsid w:val="00B546C4"/>
    <w:rsid w:val="00B55F9B"/>
    <w:rsid w:val="00B56EBF"/>
    <w:rsid w:val="00B60549"/>
    <w:rsid w:val="00B60EC4"/>
    <w:rsid w:val="00B628A5"/>
    <w:rsid w:val="00B6735C"/>
    <w:rsid w:val="00B719A2"/>
    <w:rsid w:val="00B820FA"/>
    <w:rsid w:val="00B83916"/>
    <w:rsid w:val="00B83DFF"/>
    <w:rsid w:val="00B84E2B"/>
    <w:rsid w:val="00B90C54"/>
    <w:rsid w:val="00B91F4C"/>
    <w:rsid w:val="00B94FB4"/>
    <w:rsid w:val="00B9524D"/>
    <w:rsid w:val="00B95E78"/>
    <w:rsid w:val="00B9624E"/>
    <w:rsid w:val="00B96F98"/>
    <w:rsid w:val="00B973FC"/>
    <w:rsid w:val="00BA33D5"/>
    <w:rsid w:val="00BA528E"/>
    <w:rsid w:val="00BA662C"/>
    <w:rsid w:val="00BA67CE"/>
    <w:rsid w:val="00BA6A02"/>
    <w:rsid w:val="00BA777D"/>
    <w:rsid w:val="00BB1121"/>
    <w:rsid w:val="00BB13B1"/>
    <w:rsid w:val="00BB1B45"/>
    <w:rsid w:val="00BB71D0"/>
    <w:rsid w:val="00BC50B6"/>
    <w:rsid w:val="00BD0114"/>
    <w:rsid w:val="00BD0135"/>
    <w:rsid w:val="00BD0F8E"/>
    <w:rsid w:val="00BD38BD"/>
    <w:rsid w:val="00BD5002"/>
    <w:rsid w:val="00BE1061"/>
    <w:rsid w:val="00BE174A"/>
    <w:rsid w:val="00BE1DA9"/>
    <w:rsid w:val="00BE5A13"/>
    <w:rsid w:val="00BE6A13"/>
    <w:rsid w:val="00BE6DB4"/>
    <w:rsid w:val="00BF1822"/>
    <w:rsid w:val="00BF1B54"/>
    <w:rsid w:val="00BF6169"/>
    <w:rsid w:val="00BF64F4"/>
    <w:rsid w:val="00BF6D0B"/>
    <w:rsid w:val="00C066BC"/>
    <w:rsid w:val="00C07C21"/>
    <w:rsid w:val="00C07E78"/>
    <w:rsid w:val="00C1569C"/>
    <w:rsid w:val="00C165A1"/>
    <w:rsid w:val="00C1742D"/>
    <w:rsid w:val="00C21576"/>
    <w:rsid w:val="00C21965"/>
    <w:rsid w:val="00C235DF"/>
    <w:rsid w:val="00C23CF1"/>
    <w:rsid w:val="00C266F5"/>
    <w:rsid w:val="00C35141"/>
    <w:rsid w:val="00C40614"/>
    <w:rsid w:val="00C407F7"/>
    <w:rsid w:val="00C41742"/>
    <w:rsid w:val="00C41B58"/>
    <w:rsid w:val="00C46510"/>
    <w:rsid w:val="00C52B7D"/>
    <w:rsid w:val="00C5363D"/>
    <w:rsid w:val="00C54293"/>
    <w:rsid w:val="00C54A99"/>
    <w:rsid w:val="00C55E51"/>
    <w:rsid w:val="00C57360"/>
    <w:rsid w:val="00C602AF"/>
    <w:rsid w:val="00C6119E"/>
    <w:rsid w:val="00C6254A"/>
    <w:rsid w:val="00C63397"/>
    <w:rsid w:val="00C67061"/>
    <w:rsid w:val="00C672C6"/>
    <w:rsid w:val="00C73484"/>
    <w:rsid w:val="00C82BCB"/>
    <w:rsid w:val="00C84622"/>
    <w:rsid w:val="00C87587"/>
    <w:rsid w:val="00C9043E"/>
    <w:rsid w:val="00C90CC6"/>
    <w:rsid w:val="00C919E6"/>
    <w:rsid w:val="00C91D8E"/>
    <w:rsid w:val="00C92BC4"/>
    <w:rsid w:val="00C941EA"/>
    <w:rsid w:val="00C95961"/>
    <w:rsid w:val="00C95C6E"/>
    <w:rsid w:val="00CA29F8"/>
    <w:rsid w:val="00CA44AC"/>
    <w:rsid w:val="00CA4CB9"/>
    <w:rsid w:val="00CA563B"/>
    <w:rsid w:val="00CA5B38"/>
    <w:rsid w:val="00CB0AAD"/>
    <w:rsid w:val="00CB12B5"/>
    <w:rsid w:val="00CB32ED"/>
    <w:rsid w:val="00CB472C"/>
    <w:rsid w:val="00CB49E8"/>
    <w:rsid w:val="00CB76A4"/>
    <w:rsid w:val="00CC0FB5"/>
    <w:rsid w:val="00CC5335"/>
    <w:rsid w:val="00CC7F17"/>
    <w:rsid w:val="00CD1F3E"/>
    <w:rsid w:val="00CD510E"/>
    <w:rsid w:val="00CD5173"/>
    <w:rsid w:val="00CE7B4C"/>
    <w:rsid w:val="00CE7CCC"/>
    <w:rsid w:val="00CF12BE"/>
    <w:rsid w:val="00CF1D76"/>
    <w:rsid w:val="00CF29BC"/>
    <w:rsid w:val="00CF68C9"/>
    <w:rsid w:val="00D00318"/>
    <w:rsid w:val="00D02AE8"/>
    <w:rsid w:val="00D06403"/>
    <w:rsid w:val="00D12A88"/>
    <w:rsid w:val="00D14B03"/>
    <w:rsid w:val="00D14C86"/>
    <w:rsid w:val="00D157DD"/>
    <w:rsid w:val="00D1698C"/>
    <w:rsid w:val="00D2174E"/>
    <w:rsid w:val="00D21A3D"/>
    <w:rsid w:val="00D22B29"/>
    <w:rsid w:val="00D23189"/>
    <w:rsid w:val="00D250D0"/>
    <w:rsid w:val="00D256C4"/>
    <w:rsid w:val="00D25F09"/>
    <w:rsid w:val="00D26DAA"/>
    <w:rsid w:val="00D277C9"/>
    <w:rsid w:val="00D31358"/>
    <w:rsid w:val="00D34AC4"/>
    <w:rsid w:val="00D3574A"/>
    <w:rsid w:val="00D36AE0"/>
    <w:rsid w:val="00D4050D"/>
    <w:rsid w:val="00D406F0"/>
    <w:rsid w:val="00D41398"/>
    <w:rsid w:val="00D4515E"/>
    <w:rsid w:val="00D46064"/>
    <w:rsid w:val="00D46968"/>
    <w:rsid w:val="00D546F0"/>
    <w:rsid w:val="00D54DA0"/>
    <w:rsid w:val="00D5597A"/>
    <w:rsid w:val="00D56A0D"/>
    <w:rsid w:val="00D56ABF"/>
    <w:rsid w:val="00D570F3"/>
    <w:rsid w:val="00D576E4"/>
    <w:rsid w:val="00D664FF"/>
    <w:rsid w:val="00D67D46"/>
    <w:rsid w:val="00D72DB1"/>
    <w:rsid w:val="00D7434C"/>
    <w:rsid w:val="00D747A4"/>
    <w:rsid w:val="00D76A65"/>
    <w:rsid w:val="00D831FC"/>
    <w:rsid w:val="00D84170"/>
    <w:rsid w:val="00D844BA"/>
    <w:rsid w:val="00D8581C"/>
    <w:rsid w:val="00D8584C"/>
    <w:rsid w:val="00D90198"/>
    <w:rsid w:val="00D916B4"/>
    <w:rsid w:val="00D91CEE"/>
    <w:rsid w:val="00D93007"/>
    <w:rsid w:val="00D931B8"/>
    <w:rsid w:val="00D94568"/>
    <w:rsid w:val="00D94588"/>
    <w:rsid w:val="00D94DBF"/>
    <w:rsid w:val="00D96DD2"/>
    <w:rsid w:val="00DB5A41"/>
    <w:rsid w:val="00DC33B4"/>
    <w:rsid w:val="00DC5BE1"/>
    <w:rsid w:val="00DC6DD9"/>
    <w:rsid w:val="00DD0015"/>
    <w:rsid w:val="00DD0189"/>
    <w:rsid w:val="00DD19A2"/>
    <w:rsid w:val="00DD3ABB"/>
    <w:rsid w:val="00DD5117"/>
    <w:rsid w:val="00DD5B11"/>
    <w:rsid w:val="00DD7EA6"/>
    <w:rsid w:val="00DE0907"/>
    <w:rsid w:val="00DE2D12"/>
    <w:rsid w:val="00DE667E"/>
    <w:rsid w:val="00DF0619"/>
    <w:rsid w:val="00DF396F"/>
    <w:rsid w:val="00DF588F"/>
    <w:rsid w:val="00E00406"/>
    <w:rsid w:val="00E01469"/>
    <w:rsid w:val="00E05F59"/>
    <w:rsid w:val="00E107EC"/>
    <w:rsid w:val="00E11BAE"/>
    <w:rsid w:val="00E132AD"/>
    <w:rsid w:val="00E134B9"/>
    <w:rsid w:val="00E13F7D"/>
    <w:rsid w:val="00E1673D"/>
    <w:rsid w:val="00E2166B"/>
    <w:rsid w:val="00E2309E"/>
    <w:rsid w:val="00E27D79"/>
    <w:rsid w:val="00E30723"/>
    <w:rsid w:val="00E3083B"/>
    <w:rsid w:val="00E330A8"/>
    <w:rsid w:val="00E35993"/>
    <w:rsid w:val="00E36635"/>
    <w:rsid w:val="00E37736"/>
    <w:rsid w:val="00E40267"/>
    <w:rsid w:val="00E40671"/>
    <w:rsid w:val="00E40B12"/>
    <w:rsid w:val="00E4461D"/>
    <w:rsid w:val="00E44B38"/>
    <w:rsid w:val="00E47B7A"/>
    <w:rsid w:val="00E53059"/>
    <w:rsid w:val="00E535B8"/>
    <w:rsid w:val="00E53D67"/>
    <w:rsid w:val="00E53FDB"/>
    <w:rsid w:val="00E619A2"/>
    <w:rsid w:val="00E63113"/>
    <w:rsid w:val="00E65C68"/>
    <w:rsid w:val="00E66289"/>
    <w:rsid w:val="00E670C2"/>
    <w:rsid w:val="00E70255"/>
    <w:rsid w:val="00E7444B"/>
    <w:rsid w:val="00E746F9"/>
    <w:rsid w:val="00E80E29"/>
    <w:rsid w:val="00E84541"/>
    <w:rsid w:val="00E85A93"/>
    <w:rsid w:val="00E9111D"/>
    <w:rsid w:val="00E91BBA"/>
    <w:rsid w:val="00E91CFC"/>
    <w:rsid w:val="00E933ED"/>
    <w:rsid w:val="00E93620"/>
    <w:rsid w:val="00E97254"/>
    <w:rsid w:val="00E974D5"/>
    <w:rsid w:val="00E976B1"/>
    <w:rsid w:val="00E978EC"/>
    <w:rsid w:val="00EA0892"/>
    <w:rsid w:val="00EA0AF8"/>
    <w:rsid w:val="00EA585B"/>
    <w:rsid w:val="00EA6654"/>
    <w:rsid w:val="00EA66B5"/>
    <w:rsid w:val="00EB051E"/>
    <w:rsid w:val="00EB12DC"/>
    <w:rsid w:val="00EC009E"/>
    <w:rsid w:val="00EC077F"/>
    <w:rsid w:val="00EC2A94"/>
    <w:rsid w:val="00EC2C02"/>
    <w:rsid w:val="00ED1016"/>
    <w:rsid w:val="00ED23AD"/>
    <w:rsid w:val="00ED2BC0"/>
    <w:rsid w:val="00ED451F"/>
    <w:rsid w:val="00ED472E"/>
    <w:rsid w:val="00ED5A32"/>
    <w:rsid w:val="00ED68EE"/>
    <w:rsid w:val="00EE2404"/>
    <w:rsid w:val="00EE2DF2"/>
    <w:rsid w:val="00EE3480"/>
    <w:rsid w:val="00EF6554"/>
    <w:rsid w:val="00F01DE7"/>
    <w:rsid w:val="00F04521"/>
    <w:rsid w:val="00F04A3F"/>
    <w:rsid w:val="00F064EA"/>
    <w:rsid w:val="00F073BE"/>
    <w:rsid w:val="00F10E98"/>
    <w:rsid w:val="00F11A16"/>
    <w:rsid w:val="00F1237A"/>
    <w:rsid w:val="00F126A8"/>
    <w:rsid w:val="00F20417"/>
    <w:rsid w:val="00F20933"/>
    <w:rsid w:val="00F22DAE"/>
    <w:rsid w:val="00F22E0F"/>
    <w:rsid w:val="00F22FC2"/>
    <w:rsid w:val="00F33F84"/>
    <w:rsid w:val="00F34D8C"/>
    <w:rsid w:val="00F35791"/>
    <w:rsid w:val="00F41950"/>
    <w:rsid w:val="00F428B6"/>
    <w:rsid w:val="00F42EBE"/>
    <w:rsid w:val="00F434D5"/>
    <w:rsid w:val="00F43E0A"/>
    <w:rsid w:val="00F45242"/>
    <w:rsid w:val="00F46D70"/>
    <w:rsid w:val="00F5170C"/>
    <w:rsid w:val="00F526D2"/>
    <w:rsid w:val="00F53461"/>
    <w:rsid w:val="00F53A66"/>
    <w:rsid w:val="00F567D1"/>
    <w:rsid w:val="00F60D1E"/>
    <w:rsid w:val="00F62169"/>
    <w:rsid w:val="00F63511"/>
    <w:rsid w:val="00F64E13"/>
    <w:rsid w:val="00F65914"/>
    <w:rsid w:val="00F719DD"/>
    <w:rsid w:val="00F73215"/>
    <w:rsid w:val="00F738F5"/>
    <w:rsid w:val="00F749B0"/>
    <w:rsid w:val="00F74C6B"/>
    <w:rsid w:val="00F75204"/>
    <w:rsid w:val="00F75C29"/>
    <w:rsid w:val="00F80F15"/>
    <w:rsid w:val="00F8338E"/>
    <w:rsid w:val="00F85AF1"/>
    <w:rsid w:val="00F909AD"/>
    <w:rsid w:val="00F90B8A"/>
    <w:rsid w:val="00F936A3"/>
    <w:rsid w:val="00F948D6"/>
    <w:rsid w:val="00F96BA0"/>
    <w:rsid w:val="00F970AA"/>
    <w:rsid w:val="00FA1991"/>
    <w:rsid w:val="00FA264A"/>
    <w:rsid w:val="00FA7295"/>
    <w:rsid w:val="00FB1848"/>
    <w:rsid w:val="00FB3C67"/>
    <w:rsid w:val="00FB4062"/>
    <w:rsid w:val="00FB5073"/>
    <w:rsid w:val="00FB54A1"/>
    <w:rsid w:val="00FB65D1"/>
    <w:rsid w:val="00FC188E"/>
    <w:rsid w:val="00FC2E70"/>
    <w:rsid w:val="00FC3AAC"/>
    <w:rsid w:val="00FC55CB"/>
    <w:rsid w:val="00FC77D7"/>
    <w:rsid w:val="00FD0ED5"/>
    <w:rsid w:val="00FD15DD"/>
    <w:rsid w:val="00FD7A39"/>
    <w:rsid w:val="00FE0788"/>
    <w:rsid w:val="00FE401B"/>
    <w:rsid w:val="00FE5E39"/>
    <w:rsid w:val="00FE71DC"/>
    <w:rsid w:val="00FF25F6"/>
    <w:rsid w:val="00FF6A72"/>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956491"/>
  <w15:docId w15:val="{23878DB7-5922-4917-9A80-3D0EBCF4DD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04191"/>
    <w:pPr>
      <w:topLinePunct/>
      <w:adjustRightInd w:val="0"/>
      <w:snapToGrid w:val="0"/>
      <w:spacing w:before="160" w:after="160" w:line="240" w:lineRule="atLeast"/>
      <w:ind w:left="1701"/>
    </w:pPr>
    <w:rPr>
      <w:rFonts w:ascii="Huawei Sans" w:eastAsia="方正兰亭黑简体" w:hAnsi="Huawei Sans"/>
      <w:sz w:val="21"/>
    </w:rPr>
  </w:style>
  <w:style w:type="paragraph" w:styleId="1">
    <w:name w:val="heading 1"/>
    <w:aliases w:val="heading 1,ALT+1"/>
    <w:basedOn w:val="a1"/>
    <w:next w:val="2"/>
    <w:link w:val="1Char"/>
    <w:qFormat/>
    <w:rsid w:val="00404191"/>
    <w:pPr>
      <w:keepNext/>
      <w:numPr>
        <w:numId w:val="42"/>
      </w:numPr>
      <w:pBdr>
        <w:bottom w:val="single" w:sz="12" w:space="1" w:color="auto"/>
      </w:pBdr>
      <w:spacing w:before="1600" w:after="800"/>
      <w:jc w:val="right"/>
      <w:outlineLvl w:val="0"/>
    </w:pPr>
    <w:rPr>
      <w:rFonts w:cs="Book Antiqua"/>
      <w:b/>
      <w:bCs/>
      <w:sz w:val="44"/>
      <w:szCs w:val="44"/>
    </w:rPr>
  </w:style>
  <w:style w:type="paragraph" w:styleId="2">
    <w:name w:val="heading 2"/>
    <w:aliases w:val="heading 2,ALT+2"/>
    <w:basedOn w:val="a1"/>
    <w:next w:val="3"/>
    <w:link w:val="2Char"/>
    <w:qFormat/>
    <w:rsid w:val="00404191"/>
    <w:pPr>
      <w:keepNext/>
      <w:keepLines/>
      <w:numPr>
        <w:ilvl w:val="1"/>
        <w:numId w:val="42"/>
      </w:numPr>
      <w:spacing w:before="600"/>
      <w:outlineLvl w:val="1"/>
    </w:pPr>
    <w:rPr>
      <w:rFonts w:cs="Book Antiqua"/>
      <w:b/>
      <w:bCs/>
      <w:noProof/>
      <w:sz w:val="36"/>
      <w:szCs w:val="36"/>
      <w:lang w:eastAsia="en-US"/>
    </w:rPr>
  </w:style>
  <w:style w:type="paragraph" w:styleId="3">
    <w:name w:val="heading 3"/>
    <w:aliases w:val="heading 3,ALT+3"/>
    <w:basedOn w:val="a1"/>
    <w:next w:val="40"/>
    <w:link w:val="3Char"/>
    <w:qFormat/>
    <w:rsid w:val="00404191"/>
    <w:pPr>
      <w:keepNext/>
      <w:keepLines/>
      <w:numPr>
        <w:ilvl w:val="2"/>
        <w:numId w:val="42"/>
      </w:numPr>
      <w:spacing w:before="200"/>
      <w:outlineLvl w:val="2"/>
    </w:pPr>
    <w:rPr>
      <w:rFonts w:cs="宋体"/>
      <w:b/>
      <w:noProof/>
      <w:sz w:val="32"/>
      <w:szCs w:val="32"/>
    </w:rPr>
  </w:style>
  <w:style w:type="paragraph" w:styleId="40">
    <w:name w:val="heading 4"/>
    <w:aliases w:val="heading 4,ALT+4"/>
    <w:basedOn w:val="a1"/>
    <w:next w:val="50"/>
    <w:link w:val="4Char"/>
    <w:qFormat/>
    <w:rsid w:val="00404191"/>
    <w:pPr>
      <w:keepNext/>
      <w:keepLines/>
      <w:numPr>
        <w:ilvl w:val="3"/>
        <w:numId w:val="42"/>
      </w:numPr>
      <w:outlineLvl w:val="3"/>
    </w:pPr>
    <w:rPr>
      <w:rFonts w:cs="宋体" w:hint="eastAsia"/>
      <w:b/>
      <w:noProof/>
      <w:sz w:val="28"/>
      <w:szCs w:val="28"/>
    </w:rPr>
  </w:style>
  <w:style w:type="paragraph" w:styleId="50">
    <w:name w:val="heading 5"/>
    <w:aliases w:val="heading 5,ALT+5"/>
    <w:basedOn w:val="a1"/>
    <w:next w:val="BlockLabel"/>
    <w:qFormat/>
    <w:rsid w:val="00404191"/>
    <w:pPr>
      <w:keepNext/>
      <w:keepLines/>
      <w:numPr>
        <w:ilvl w:val="4"/>
        <w:numId w:val="42"/>
      </w:numPr>
      <w:outlineLvl w:val="4"/>
    </w:pPr>
    <w:rPr>
      <w:rFonts w:cs="宋体" w:hint="eastAsia"/>
      <w:b/>
      <w:noProof/>
      <w:sz w:val="24"/>
      <w:szCs w:val="24"/>
    </w:rPr>
  </w:style>
  <w:style w:type="paragraph" w:styleId="6">
    <w:name w:val="heading 6"/>
    <w:basedOn w:val="a1"/>
    <w:next w:val="a1"/>
    <w:semiHidden/>
    <w:qFormat/>
    <w:rsid w:val="00404191"/>
    <w:pPr>
      <w:keepNext/>
      <w:keepLines/>
      <w:spacing w:before="240" w:after="64" w:line="320" w:lineRule="atLeast"/>
      <w:outlineLvl w:val="5"/>
    </w:pPr>
    <w:rPr>
      <w:rFonts w:eastAsia="黑体"/>
      <w:b/>
      <w:bCs/>
    </w:rPr>
  </w:style>
  <w:style w:type="paragraph" w:styleId="7">
    <w:name w:val="heading 7"/>
    <w:aliases w:val="heading 7"/>
    <w:basedOn w:val="1"/>
    <w:next w:val="8"/>
    <w:qFormat/>
    <w:rsid w:val="00404191"/>
    <w:pPr>
      <w:keepLines/>
      <w:numPr>
        <w:numId w:val="0"/>
      </w:numPr>
      <w:topLinePunct w:val="0"/>
      <w:outlineLvl w:val="6"/>
    </w:pPr>
    <w:rPr>
      <w:bCs w:val="0"/>
    </w:rPr>
  </w:style>
  <w:style w:type="paragraph" w:styleId="8">
    <w:name w:val="heading 8"/>
    <w:aliases w:val="heading 8"/>
    <w:basedOn w:val="2"/>
    <w:next w:val="9"/>
    <w:qFormat/>
    <w:rsid w:val="00404191"/>
    <w:pPr>
      <w:numPr>
        <w:ilvl w:val="0"/>
        <w:numId w:val="0"/>
      </w:numPr>
      <w:topLinePunct w:val="0"/>
      <w:spacing w:before="200"/>
      <w:outlineLvl w:val="7"/>
    </w:pPr>
    <w:rPr>
      <w:rFonts w:cs="Times New Roman"/>
    </w:rPr>
  </w:style>
  <w:style w:type="paragraph" w:styleId="9">
    <w:name w:val="heading 9"/>
    <w:aliases w:val="heading 9"/>
    <w:basedOn w:val="3"/>
    <w:next w:val="a1"/>
    <w:qFormat/>
    <w:rsid w:val="00404191"/>
    <w:pPr>
      <w:numPr>
        <w:ilvl w:val="0"/>
        <w:numId w:val="0"/>
      </w:numPr>
      <w:topLinePunct w:val="0"/>
      <w:outlineLvl w:val="8"/>
    </w:pPr>
    <w:rPr>
      <w:rFonts w:cs="Times New Roma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BlockLabel">
    <w:name w:val="Block Label"/>
    <w:basedOn w:val="a1"/>
    <w:next w:val="a1"/>
    <w:rsid w:val="00404191"/>
    <w:pPr>
      <w:keepNext/>
      <w:keepLines/>
      <w:spacing w:before="300" w:after="80"/>
      <w:ind w:left="0"/>
    </w:pPr>
    <w:rPr>
      <w:rFonts w:cs="Book Antiqua"/>
      <w:b/>
      <w:bCs/>
      <w:sz w:val="26"/>
      <w:szCs w:val="26"/>
    </w:rPr>
  </w:style>
  <w:style w:type="paragraph" w:customStyle="1" w:styleId="Cover1">
    <w:name w:val="Cover1"/>
    <w:basedOn w:val="a1"/>
    <w:rsid w:val="00404191"/>
    <w:pPr>
      <w:spacing w:before="80" w:after="80" w:line="240" w:lineRule="auto"/>
      <w:ind w:left="0"/>
    </w:pPr>
    <w:rPr>
      <w:b/>
      <w:bCs/>
      <w:noProof/>
      <w:sz w:val="48"/>
      <w:szCs w:val="48"/>
    </w:rPr>
  </w:style>
  <w:style w:type="paragraph" w:customStyle="1" w:styleId="Cover4">
    <w:name w:val="Cover 4"/>
    <w:basedOn w:val="Cover3"/>
    <w:rsid w:val="00404191"/>
    <w:pPr>
      <w:spacing w:before="0" w:after="0" w:line="240" w:lineRule="auto"/>
      <w:jc w:val="both"/>
    </w:pPr>
    <w:rPr>
      <w:sz w:val="21"/>
      <w:szCs w:val="21"/>
    </w:rPr>
  </w:style>
  <w:style w:type="paragraph" w:customStyle="1" w:styleId="Cover5">
    <w:name w:val="Cover 5"/>
    <w:basedOn w:val="a1"/>
    <w:rsid w:val="00404191"/>
    <w:pPr>
      <w:widowControl w:val="0"/>
      <w:spacing w:before="0" w:after="0" w:line="240" w:lineRule="auto"/>
      <w:ind w:left="0"/>
    </w:pPr>
    <w:rPr>
      <w:sz w:val="18"/>
      <w:szCs w:val="18"/>
    </w:rPr>
  </w:style>
  <w:style w:type="table" w:customStyle="1" w:styleId="TableNoFrame">
    <w:name w:val="Table No Frame"/>
    <w:basedOn w:val="a5"/>
    <w:rsid w:val="00404191"/>
    <w:pPr>
      <w:adjustRightInd/>
      <w:snapToGrid/>
      <w:jc w:val="left"/>
    </w:pPr>
    <w:tblPr/>
    <w:trPr>
      <w:cantSplit/>
    </w:trPr>
  </w:style>
  <w:style w:type="paragraph" w:customStyle="1" w:styleId="Figure">
    <w:name w:val="Figure"/>
    <w:basedOn w:val="a1"/>
    <w:next w:val="a1"/>
    <w:rsid w:val="00404191"/>
  </w:style>
  <w:style w:type="paragraph" w:customStyle="1" w:styleId="FigureDescription">
    <w:name w:val="Figure Description"/>
    <w:next w:val="Figure"/>
    <w:link w:val="FigureDescription0"/>
    <w:rsid w:val="00404191"/>
    <w:pPr>
      <w:keepNext/>
      <w:numPr>
        <w:ilvl w:val="7"/>
        <w:numId w:val="42"/>
      </w:numPr>
      <w:adjustRightInd w:val="0"/>
      <w:snapToGrid w:val="0"/>
      <w:spacing w:before="320" w:after="80" w:line="240" w:lineRule="atLeast"/>
      <w:outlineLvl w:val="7"/>
    </w:pPr>
    <w:rPr>
      <w:rFonts w:ascii="Huawei Sans" w:eastAsia="方正兰亭黑简体" w:hAnsi="Huawei Sans" w:cs="Arial"/>
      <w:spacing w:val="-4"/>
      <w:kern w:val="2"/>
      <w:sz w:val="21"/>
      <w:szCs w:val="21"/>
    </w:rPr>
  </w:style>
  <w:style w:type="paragraph" w:customStyle="1" w:styleId="FigureText">
    <w:name w:val="Figure Text"/>
    <w:rsid w:val="00404191"/>
    <w:pPr>
      <w:widowControl w:val="0"/>
      <w:adjustRightInd w:val="0"/>
      <w:snapToGrid w:val="0"/>
      <w:spacing w:line="240" w:lineRule="atLeast"/>
    </w:pPr>
    <w:rPr>
      <w:rFonts w:ascii="Huawei Sans" w:eastAsia="方正兰亭黑简体" w:hAnsi="Huawei Sans" w:cs="Arial"/>
      <w:sz w:val="18"/>
      <w:szCs w:val="18"/>
      <w:lang w:eastAsia="en-US"/>
    </w:rPr>
  </w:style>
  <w:style w:type="paragraph" w:customStyle="1" w:styleId="HeadingLeft">
    <w:name w:val="Heading Left"/>
    <w:basedOn w:val="a1"/>
    <w:rsid w:val="00404191"/>
    <w:pPr>
      <w:spacing w:before="0" w:after="0"/>
      <w:ind w:left="0"/>
    </w:pPr>
  </w:style>
  <w:style w:type="paragraph" w:customStyle="1" w:styleId="HeadingRight">
    <w:name w:val="Heading Right"/>
    <w:basedOn w:val="a1"/>
    <w:rsid w:val="00404191"/>
    <w:pPr>
      <w:spacing w:before="0" w:after="0"/>
      <w:ind w:left="0"/>
      <w:jc w:val="right"/>
    </w:pPr>
  </w:style>
  <w:style w:type="paragraph" w:customStyle="1" w:styleId="Heading1NoNumber">
    <w:name w:val="Heading1 No Number"/>
    <w:basedOn w:val="1"/>
    <w:next w:val="a1"/>
    <w:link w:val="Heading1NoNumber0"/>
    <w:rsid w:val="00404191"/>
    <w:pPr>
      <w:pageBreakBefore/>
      <w:numPr>
        <w:numId w:val="0"/>
      </w:numPr>
    </w:pPr>
  </w:style>
  <w:style w:type="paragraph" w:customStyle="1" w:styleId="Heading2NoNumber">
    <w:name w:val="Heading2 No Number"/>
    <w:basedOn w:val="2"/>
    <w:next w:val="a1"/>
    <w:link w:val="Heading2NoNumber0"/>
    <w:rsid w:val="00404191"/>
    <w:pPr>
      <w:numPr>
        <w:ilvl w:val="0"/>
        <w:numId w:val="0"/>
      </w:numPr>
      <w:outlineLvl w:val="9"/>
    </w:pPr>
  </w:style>
  <w:style w:type="paragraph" w:customStyle="1" w:styleId="Heading3NoNumber">
    <w:name w:val="Heading3 No Number"/>
    <w:basedOn w:val="3"/>
    <w:next w:val="a1"/>
    <w:link w:val="Heading3NoNumber0"/>
    <w:autoRedefine/>
    <w:rsid w:val="00404191"/>
    <w:pPr>
      <w:numPr>
        <w:ilvl w:val="0"/>
        <w:numId w:val="0"/>
      </w:numPr>
      <w:outlineLvl w:val="9"/>
    </w:pPr>
    <w:rPr>
      <w:rFonts w:cs="Book Antiqua"/>
      <w:sz w:val="26"/>
    </w:rPr>
  </w:style>
  <w:style w:type="paragraph" w:customStyle="1" w:styleId="Heading4NoNumber">
    <w:name w:val="Heading4 No Number"/>
    <w:basedOn w:val="a1"/>
    <w:semiHidden/>
    <w:rsid w:val="00404191"/>
    <w:pPr>
      <w:keepNext/>
      <w:spacing w:before="200"/>
    </w:pPr>
    <w:rPr>
      <w:rFonts w:eastAsia="黑体"/>
      <w:bCs/>
      <w:spacing w:val="-4"/>
    </w:rPr>
  </w:style>
  <w:style w:type="paragraph" w:customStyle="1" w:styleId="AboutThisChapter">
    <w:name w:val="About This Chapter"/>
    <w:basedOn w:val="Heading2NoNumber"/>
    <w:next w:val="a1"/>
    <w:rsid w:val="00404191"/>
    <w:pPr>
      <w:spacing w:after="560"/>
    </w:pPr>
  </w:style>
  <w:style w:type="numbering" w:styleId="111111">
    <w:name w:val="Outline List 2"/>
    <w:basedOn w:val="a4"/>
    <w:semiHidden/>
    <w:rsid w:val="00404191"/>
    <w:pPr>
      <w:numPr>
        <w:numId w:val="39"/>
      </w:numPr>
    </w:pPr>
  </w:style>
  <w:style w:type="paragraph" w:customStyle="1" w:styleId="ItemList">
    <w:name w:val="Item List"/>
    <w:link w:val="ItemList0"/>
    <w:rsid w:val="00404191"/>
    <w:pPr>
      <w:numPr>
        <w:numId w:val="11"/>
      </w:numPr>
      <w:adjustRightInd w:val="0"/>
      <w:snapToGrid w:val="0"/>
      <w:spacing w:before="80" w:after="80" w:line="240" w:lineRule="atLeast"/>
    </w:pPr>
    <w:rPr>
      <w:rFonts w:ascii="Huawei Sans" w:eastAsia="方正兰亭黑简体" w:hAnsi="Huawei Sans" w:cs="Arial"/>
      <w:kern w:val="2"/>
      <w:sz w:val="21"/>
      <w:szCs w:val="21"/>
    </w:rPr>
  </w:style>
  <w:style w:type="paragraph" w:customStyle="1" w:styleId="ItemListinTable">
    <w:name w:val="Item List in Table"/>
    <w:basedOn w:val="a1"/>
    <w:rsid w:val="00404191"/>
    <w:pPr>
      <w:numPr>
        <w:numId w:val="27"/>
      </w:numPr>
      <w:tabs>
        <w:tab w:val="left" w:pos="284"/>
      </w:tabs>
      <w:spacing w:before="80" w:after="80"/>
    </w:pPr>
  </w:style>
  <w:style w:type="paragraph" w:customStyle="1" w:styleId="ItemListText">
    <w:name w:val="Item List Text"/>
    <w:rsid w:val="00404191"/>
    <w:pPr>
      <w:adjustRightInd w:val="0"/>
      <w:snapToGrid w:val="0"/>
      <w:spacing w:before="80" w:after="80" w:line="240" w:lineRule="atLeast"/>
      <w:ind w:left="2126"/>
    </w:pPr>
    <w:rPr>
      <w:rFonts w:ascii="Huawei Sans" w:eastAsia="方正兰亭黑简体" w:hAnsi="Huawei Sans"/>
      <w:kern w:val="2"/>
      <w:sz w:val="21"/>
      <w:szCs w:val="21"/>
    </w:rPr>
  </w:style>
  <w:style w:type="paragraph" w:customStyle="1" w:styleId="ItemStep">
    <w:name w:val="Item Step"/>
    <w:rsid w:val="00404191"/>
    <w:pPr>
      <w:numPr>
        <w:ilvl w:val="6"/>
        <w:numId w:val="42"/>
      </w:numPr>
      <w:adjustRightInd w:val="0"/>
      <w:snapToGrid w:val="0"/>
      <w:spacing w:before="80" w:after="80" w:line="240" w:lineRule="atLeast"/>
      <w:outlineLvl w:val="6"/>
    </w:pPr>
    <w:rPr>
      <w:rFonts w:ascii="Huawei Sans" w:eastAsia="方正兰亭黑简体" w:hAnsi="Huawei Sans" w:cs="Arial"/>
      <w:sz w:val="21"/>
      <w:szCs w:val="21"/>
    </w:rPr>
  </w:style>
  <w:style w:type="paragraph" w:customStyle="1" w:styleId="ManualTitle1">
    <w:name w:val="Manual Title1"/>
    <w:semiHidden/>
    <w:rsid w:val="00404191"/>
    <w:rPr>
      <w:rFonts w:ascii="Huawei Sans" w:eastAsia="黑体" w:hAnsi="Huawei Sans"/>
      <w:noProof/>
      <w:sz w:val="30"/>
      <w:lang w:eastAsia="en-US"/>
    </w:rPr>
  </w:style>
  <w:style w:type="paragraph" w:customStyle="1" w:styleId="CAUTIONHeading">
    <w:name w:val="CAUTION Heading"/>
    <w:basedOn w:val="a1"/>
    <w:rsid w:val="00404191"/>
    <w:pPr>
      <w:keepNext/>
      <w:pBdr>
        <w:top w:val="single" w:sz="12" w:space="4" w:color="auto"/>
      </w:pBdr>
      <w:spacing w:before="80" w:after="80"/>
    </w:pPr>
    <w:rPr>
      <w:bCs/>
      <w:noProof/>
    </w:rPr>
  </w:style>
  <w:style w:type="paragraph" w:customStyle="1" w:styleId="NotesHeadinginTable">
    <w:name w:val="Notes Heading in Table"/>
    <w:next w:val="NotesTextinTable"/>
    <w:rsid w:val="00404191"/>
    <w:pPr>
      <w:keepNext/>
      <w:adjustRightInd w:val="0"/>
      <w:snapToGrid w:val="0"/>
      <w:spacing w:before="80" w:after="40" w:line="240" w:lineRule="atLeast"/>
    </w:pPr>
    <w:rPr>
      <w:rFonts w:ascii="Huawei Sans" w:eastAsia="方正兰亭黑简体" w:hAnsi="Huawei Sans" w:cs="Arial"/>
      <w:bCs/>
      <w:kern w:val="2"/>
      <w:sz w:val="18"/>
      <w:szCs w:val="18"/>
    </w:rPr>
  </w:style>
  <w:style w:type="paragraph" w:customStyle="1" w:styleId="CAUTIONText">
    <w:name w:val="CAUTION Text"/>
    <w:basedOn w:val="a1"/>
    <w:rsid w:val="00404191"/>
    <w:pPr>
      <w:keepLines/>
      <w:pBdr>
        <w:bottom w:val="single" w:sz="12" w:space="4" w:color="auto"/>
      </w:pBdr>
      <w:spacing w:before="80" w:after="80"/>
    </w:pPr>
    <w:rPr>
      <w:iCs/>
    </w:rPr>
  </w:style>
  <w:style w:type="paragraph" w:customStyle="1" w:styleId="NotesTextinTable">
    <w:name w:val="Notes Text in Table"/>
    <w:rsid w:val="00404191"/>
    <w:pPr>
      <w:widowControl w:val="0"/>
      <w:adjustRightInd w:val="0"/>
      <w:snapToGrid w:val="0"/>
      <w:spacing w:before="40" w:after="80" w:line="240" w:lineRule="atLeast"/>
      <w:ind w:left="170"/>
    </w:pPr>
    <w:rPr>
      <w:rFonts w:ascii="Huawei Sans" w:eastAsia="方正兰亭黑简体" w:hAnsi="Huawei Sans" w:cs="Arial"/>
      <w:iCs/>
      <w:kern w:val="2"/>
      <w:sz w:val="18"/>
      <w:szCs w:val="18"/>
    </w:rPr>
  </w:style>
  <w:style w:type="paragraph" w:customStyle="1" w:styleId="CAUTIONTextList">
    <w:name w:val="CAUTION Text List"/>
    <w:basedOn w:val="CAUTIONText"/>
    <w:rsid w:val="00404191"/>
    <w:pPr>
      <w:keepNext/>
      <w:numPr>
        <w:numId w:val="4"/>
      </w:numPr>
      <w:tabs>
        <w:tab w:val="left" w:pos="1985"/>
      </w:tabs>
    </w:pPr>
  </w:style>
  <w:style w:type="table" w:customStyle="1" w:styleId="Table">
    <w:name w:val="Table"/>
    <w:basedOn w:val="a6"/>
    <w:rsid w:val="00404191"/>
    <w:pPr>
      <w:jc w:val="left"/>
    </w:pPr>
    <w:rPr>
      <w:rFonts w:cs="Arial"/>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a5"/>
    <w:rsid w:val="00404191"/>
    <w:pPr>
      <w:jc w:val="left"/>
    </w:pPr>
    <w:rPr>
      <w:rFonts w:cs="Arial"/>
      <w:sz w:val="21"/>
      <w:szCs w:val="21"/>
    </w:rPr>
    <w:tblPr>
      <w:tblInd w:w="1814" w:type="dxa"/>
    </w:tblPr>
    <w:trPr>
      <w:cantSplit/>
    </w:trPr>
  </w:style>
  <w:style w:type="table" w:styleId="a5">
    <w:name w:val="Table Grid"/>
    <w:basedOn w:val="a3"/>
    <w:rsid w:val="00404191"/>
    <w:pPr>
      <w:widowControl w:val="0"/>
      <w:adjustRightInd w:val="0"/>
      <w:snapToGrid w:val="0"/>
      <w:jc w:val="both"/>
    </w:pPr>
    <w:rPr>
      <w:rFonts w:ascii="Huawei Sans" w:eastAsia="方正兰亭黑简体" w:hAnsi="Huawei Sans"/>
    </w:rPr>
    <w:tblPr>
      <w:tblInd w:w="113" w:type="dxa"/>
    </w:tblPr>
  </w:style>
  <w:style w:type="paragraph" w:customStyle="1" w:styleId="Step">
    <w:name w:val="Step"/>
    <w:basedOn w:val="a1"/>
    <w:link w:val="Step0"/>
    <w:rsid w:val="00404191"/>
    <w:pPr>
      <w:numPr>
        <w:ilvl w:val="5"/>
        <w:numId w:val="42"/>
      </w:numPr>
      <w:outlineLvl w:val="5"/>
    </w:pPr>
    <w:rPr>
      <w:snapToGrid w:val="0"/>
    </w:rPr>
  </w:style>
  <w:style w:type="paragraph" w:customStyle="1" w:styleId="SubItemList">
    <w:name w:val="Sub Item List"/>
    <w:basedOn w:val="a1"/>
    <w:rsid w:val="00404191"/>
    <w:pPr>
      <w:numPr>
        <w:numId w:val="12"/>
      </w:numPr>
      <w:spacing w:before="80" w:after="80"/>
    </w:pPr>
  </w:style>
  <w:style w:type="paragraph" w:customStyle="1" w:styleId="SubItemListText">
    <w:name w:val="Sub Item List Text"/>
    <w:rsid w:val="00404191"/>
    <w:pPr>
      <w:adjustRightInd w:val="0"/>
      <w:snapToGrid w:val="0"/>
      <w:spacing w:before="80" w:after="80" w:line="240" w:lineRule="atLeast"/>
      <w:ind w:left="2410"/>
    </w:pPr>
    <w:rPr>
      <w:rFonts w:ascii="Huawei Sans" w:eastAsia="方正兰亭黑简体" w:hAnsi="Huawei Sans"/>
      <w:kern w:val="2"/>
      <w:sz w:val="21"/>
      <w:szCs w:val="21"/>
    </w:rPr>
  </w:style>
  <w:style w:type="paragraph" w:styleId="a7">
    <w:name w:val="Title"/>
    <w:basedOn w:val="a1"/>
    <w:semiHidden/>
    <w:qFormat/>
    <w:rsid w:val="00404191"/>
    <w:pPr>
      <w:spacing w:before="240" w:after="60"/>
      <w:jc w:val="center"/>
      <w:outlineLvl w:val="0"/>
    </w:pPr>
    <w:rPr>
      <w:b/>
      <w:bCs/>
      <w:sz w:val="32"/>
      <w:szCs w:val="32"/>
    </w:rPr>
  </w:style>
  <w:style w:type="table" w:styleId="a6">
    <w:name w:val="Table Professional"/>
    <w:basedOn w:val="a3"/>
    <w:semiHidden/>
    <w:rsid w:val="00404191"/>
    <w:pPr>
      <w:widowControl w:val="0"/>
      <w:jc w:val="both"/>
    </w:pPr>
    <w:rPr>
      <w:rFonts w:ascii="Huawei Sans" w:eastAsia="方正兰亭黑简体" w:hAnsi="Huawei San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1"/>
    <w:next w:val="a1"/>
    <w:link w:val="TableDescription0"/>
    <w:rsid w:val="00404191"/>
    <w:pPr>
      <w:keepNext/>
      <w:numPr>
        <w:ilvl w:val="8"/>
        <w:numId w:val="42"/>
      </w:numPr>
      <w:topLinePunct w:val="0"/>
      <w:spacing w:before="320" w:after="80"/>
      <w:outlineLvl w:val="8"/>
    </w:pPr>
    <w:rPr>
      <w:spacing w:val="-4"/>
    </w:rPr>
  </w:style>
  <w:style w:type="paragraph" w:customStyle="1" w:styleId="TableNote">
    <w:name w:val="Table Note"/>
    <w:basedOn w:val="a1"/>
    <w:rsid w:val="00404191"/>
    <w:pPr>
      <w:spacing w:before="80" w:after="80"/>
    </w:pPr>
    <w:rPr>
      <w:sz w:val="18"/>
      <w:szCs w:val="18"/>
    </w:rPr>
  </w:style>
  <w:style w:type="paragraph" w:customStyle="1" w:styleId="TerminalDisplay">
    <w:name w:val="Terminal Display"/>
    <w:rsid w:val="00404191"/>
    <w:pPr>
      <w:shd w:val="clear" w:color="auto" w:fill="F2F2F2" w:themeFill="background1" w:themeFillShade="F2"/>
      <w:snapToGrid w:val="0"/>
      <w:spacing w:line="240" w:lineRule="atLeast"/>
      <w:ind w:left="1701"/>
    </w:pPr>
    <w:rPr>
      <w:rFonts w:ascii="Huawei Sans" w:eastAsia="方正兰亭黑简体" w:hAnsi="Huawei Sans" w:cs="Courier New"/>
      <w:snapToGrid w:val="0"/>
      <w:spacing w:val="-1"/>
      <w:sz w:val="16"/>
      <w:szCs w:val="16"/>
    </w:rPr>
  </w:style>
  <w:style w:type="paragraph" w:styleId="10">
    <w:name w:val="toc 1"/>
    <w:basedOn w:val="a1"/>
    <w:next w:val="a1"/>
    <w:uiPriority w:val="39"/>
    <w:rsid w:val="00404191"/>
    <w:pPr>
      <w:spacing w:after="80"/>
      <w:ind w:left="0"/>
    </w:pPr>
    <w:rPr>
      <w:rFonts w:cs="Book Antiqua"/>
      <w:b/>
      <w:bCs/>
      <w:sz w:val="24"/>
      <w:szCs w:val="24"/>
    </w:rPr>
  </w:style>
  <w:style w:type="paragraph" w:styleId="20">
    <w:name w:val="toc 2"/>
    <w:basedOn w:val="a1"/>
    <w:next w:val="a1"/>
    <w:uiPriority w:val="39"/>
    <w:rsid w:val="00404191"/>
    <w:pPr>
      <w:spacing w:before="80" w:after="80"/>
      <w:ind w:left="0"/>
    </w:pPr>
    <w:rPr>
      <w:noProof/>
    </w:rPr>
  </w:style>
  <w:style w:type="paragraph" w:styleId="30">
    <w:name w:val="toc 3"/>
    <w:basedOn w:val="a1"/>
    <w:next w:val="a1"/>
    <w:uiPriority w:val="39"/>
    <w:rsid w:val="00404191"/>
    <w:pPr>
      <w:spacing w:before="80" w:after="80"/>
      <w:ind w:left="0"/>
    </w:pPr>
    <w:rPr>
      <w:noProof/>
    </w:rPr>
  </w:style>
  <w:style w:type="paragraph" w:styleId="41">
    <w:name w:val="toc 4"/>
    <w:basedOn w:val="a1"/>
    <w:next w:val="a1"/>
    <w:uiPriority w:val="39"/>
    <w:rsid w:val="00404191"/>
    <w:pPr>
      <w:spacing w:before="80" w:after="80"/>
      <w:ind w:left="0"/>
    </w:pPr>
  </w:style>
  <w:style w:type="paragraph" w:styleId="51">
    <w:name w:val="toc 5"/>
    <w:basedOn w:val="a1"/>
    <w:next w:val="a1"/>
    <w:uiPriority w:val="39"/>
    <w:rsid w:val="00404191"/>
    <w:pPr>
      <w:spacing w:before="80" w:after="80"/>
      <w:ind w:left="0"/>
    </w:pPr>
  </w:style>
  <w:style w:type="paragraph" w:styleId="60">
    <w:name w:val="toc 6"/>
    <w:basedOn w:val="a1"/>
    <w:next w:val="a1"/>
    <w:autoRedefine/>
    <w:rsid w:val="00404191"/>
    <w:pPr>
      <w:ind w:left="2100"/>
    </w:pPr>
    <w:rPr>
      <w:sz w:val="24"/>
    </w:rPr>
  </w:style>
  <w:style w:type="paragraph" w:styleId="70">
    <w:name w:val="toc 7"/>
    <w:basedOn w:val="a1"/>
    <w:next w:val="a1"/>
    <w:autoRedefine/>
    <w:rsid w:val="00404191"/>
    <w:pPr>
      <w:ind w:left="2520"/>
    </w:pPr>
    <w:rPr>
      <w:sz w:val="24"/>
    </w:rPr>
  </w:style>
  <w:style w:type="paragraph" w:styleId="80">
    <w:name w:val="toc 8"/>
    <w:basedOn w:val="a1"/>
    <w:next w:val="a1"/>
    <w:autoRedefine/>
    <w:rsid w:val="00404191"/>
    <w:pPr>
      <w:ind w:left="2940"/>
    </w:pPr>
    <w:rPr>
      <w:sz w:val="24"/>
    </w:rPr>
  </w:style>
  <w:style w:type="paragraph" w:styleId="90">
    <w:name w:val="toc 9"/>
    <w:basedOn w:val="a1"/>
    <w:next w:val="a1"/>
    <w:autoRedefine/>
    <w:rsid w:val="00404191"/>
    <w:pPr>
      <w:ind w:left="3360"/>
    </w:pPr>
    <w:rPr>
      <w:sz w:val="24"/>
    </w:rPr>
  </w:style>
  <w:style w:type="paragraph" w:styleId="11">
    <w:name w:val="index 1"/>
    <w:basedOn w:val="a1"/>
    <w:next w:val="a1"/>
    <w:autoRedefine/>
    <w:semiHidden/>
    <w:rsid w:val="00404191"/>
    <w:rPr>
      <w:sz w:val="24"/>
    </w:rPr>
  </w:style>
  <w:style w:type="paragraph" w:styleId="21">
    <w:name w:val="index 2"/>
    <w:basedOn w:val="a1"/>
    <w:next w:val="a1"/>
    <w:autoRedefine/>
    <w:semiHidden/>
    <w:rsid w:val="00404191"/>
    <w:pPr>
      <w:ind w:leftChars="200" w:left="200"/>
    </w:pPr>
    <w:rPr>
      <w:sz w:val="24"/>
    </w:rPr>
  </w:style>
  <w:style w:type="paragraph" w:styleId="31">
    <w:name w:val="index 3"/>
    <w:basedOn w:val="a1"/>
    <w:next w:val="a1"/>
    <w:autoRedefine/>
    <w:semiHidden/>
    <w:rsid w:val="00404191"/>
    <w:pPr>
      <w:ind w:leftChars="400" w:left="400"/>
    </w:pPr>
    <w:rPr>
      <w:sz w:val="24"/>
    </w:rPr>
  </w:style>
  <w:style w:type="paragraph" w:styleId="52">
    <w:name w:val="index 5"/>
    <w:basedOn w:val="a1"/>
    <w:next w:val="a1"/>
    <w:autoRedefine/>
    <w:semiHidden/>
    <w:rsid w:val="00404191"/>
    <w:pPr>
      <w:ind w:left="1050" w:hanging="210"/>
    </w:pPr>
  </w:style>
  <w:style w:type="paragraph" w:styleId="61">
    <w:name w:val="index 6"/>
    <w:basedOn w:val="a1"/>
    <w:next w:val="a1"/>
    <w:autoRedefine/>
    <w:semiHidden/>
    <w:rsid w:val="00404191"/>
    <w:pPr>
      <w:ind w:left="1260" w:hanging="210"/>
    </w:pPr>
  </w:style>
  <w:style w:type="paragraph" w:styleId="71">
    <w:name w:val="index 7"/>
    <w:basedOn w:val="a1"/>
    <w:next w:val="a1"/>
    <w:autoRedefine/>
    <w:semiHidden/>
    <w:rsid w:val="00404191"/>
    <w:pPr>
      <w:ind w:left="1470" w:hanging="210"/>
    </w:pPr>
  </w:style>
  <w:style w:type="paragraph" w:styleId="81">
    <w:name w:val="index 8"/>
    <w:basedOn w:val="a1"/>
    <w:next w:val="a1"/>
    <w:autoRedefine/>
    <w:semiHidden/>
    <w:rsid w:val="00404191"/>
    <w:pPr>
      <w:ind w:left="1680" w:hanging="210"/>
    </w:pPr>
  </w:style>
  <w:style w:type="paragraph" w:styleId="91">
    <w:name w:val="index 9"/>
    <w:basedOn w:val="a1"/>
    <w:next w:val="a1"/>
    <w:autoRedefine/>
    <w:semiHidden/>
    <w:rsid w:val="00404191"/>
    <w:pPr>
      <w:ind w:left="1890" w:hanging="210"/>
    </w:pPr>
  </w:style>
  <w:style w:type="paragraph" w:styleId="a8">
    <w:name w:val="table of figures"/>
    <w:basedOn w:val="a1"/>
    <w:next w:val="a1"/>
    <w:semiHidden/>
    <w:rsid w:val="00404191"/>
    <w:pPr>
      <w:spacing w:afterLines="50"/>
      <w:ind w:leftChars="300" w:left="300"/>
    </w:pPr>
  </w:style>
  <w:style w:type="paragraph" w:styleId="a9">
    <w:name w:val="Document Map"/>
    <w:basedOn w:val="a1"/>
    <w:semiHidden/>
    <w:rsid w:val="00404191"/>
    <w:pPr>
      <w:shd w:val="clear" w:color="auto" w:fill="000080"/>
    </w:pPr>
  </w:style>
  <w:style w:type="paragraph" w:styleId="aa">
    <w:name w:val="footer"/>
    <w:basedOn w:val="HeadingLeft"/>
    <w:link w:val="Char"/>
    <w:rsid w:val="00404191"/>
    <w:pPr>
      <w:spacing w:before="200" w:after="200" w:line="20" w:lineRule="atLeast"/>
      <w:jc w:val="center"/>
    </w:pPr>
    <w:rPr>
      <w:b/>
      <w:bCs/>
      <w:sz w:val="2"/>
      <w:szCs w:val="2"/>
    </w:rPr>
  </w:style>
  <w:style w:type="paragraph" w:customStyle="1" w:styleId="TerminalDisplayinTable">
    <w:name w:val="Terminal Display in Table"/>
    <w:rsid w:val="00404191"/>
    <w:pPr>
      <w:widowControl w:val="0"/>
      <w:shd w:val="clear" w:color="auto" w:fill="F2F2F2" w:themeFill="background1" w:themeFillShade="F2"/>
      <w:adjustRightInd w:val="0"/>
      <w:snapToGrid w:val="0"/>
      <w:spacing w:before="80" w:after="80" w:line="240" w:lineRule="atLeast"/>
    </w:pPr>
    <w:rPr>
      <w:rFonts w:ascii="Huawei Sans" w:eastAsia="方正兰亭黑简体" w:hAnsi="Huawei Sans" w:cs="Courier New"/>
      <w:snapToGrid w:val="0"/>
      <w:spacing w:val="-1"/>
      <w:sz w:val="16"/>
      <w:szCs w:val="16"/>
    </w:rPr>
  </w:style>
  <w:style w:type="paragraph" w:styleId="ab">
    <w:name w:val="header"/>
    <w:basedOn w:val="a1"/>
    <w:link w:val="Char0"/>
    <w:semiHidden/>
    <w:rsid w:val="00404191"/>
    <w:pPr>
      <w:tabs>
        <w:tab w:val="center" w:pos="4153"/>
        <w:tab w:val="right" w:pos="8306"/>
      </w:tabs>
      <w:spacing w:before="0" w:after="0" w:line="20" w:lineRule="atLeast"/>
      <w:ind w:left="0"/>
      <w:jc w:val="right"/>
    </w:pPr>
    <w:rPr>
      <w:sz w:val="2"/>
      <w:szCs w:val="2"/>
    </w:rPr>
  </w:style>
  <w:style w:type="character" w:styleId="ac">
    <w:name w:val="Hyperlink"/>
    <w:uiPriority w:val="99"/>
    <w:rsid w:val="00404191"/>
    <w:rPr>
      <w:rFonts w:ascii="Huawei Sans" w:eastAsia="方正兰亭黑简体" w:hAnsi="Huawei Sans"/>
      <w:color w:val="0000FF"/>
      <w:u w:val="none"/>
    </w:rPr>
  </w:style>
  <w:style w:type="paragraph" w:customStyle="1" w:styleId="CopyrightDeclaration">
    <w:name w:val="Copyright Declaration"/>
    <w:semiHidden/>
    <w:rsid w:val="00404191"/>
    <w:pPr>
      <w:spacing w:before="80" w:after="80"/>
    </w:pPr>
    <w:rPr>
      <w:rFonts w:ascii="Huawei Sans" w:eastAsia="黑体" w:hAnsi="Huawei Sans"/>
      <w:sz w:val="36"/>
    </w:rPr>
  </w:style>
  <w:style w:type="numbering" w:styleId="1111110">
    <w:name w:val="Outline List 1"/>
    <w:basedOn w:val="a4"/>
    <w:semiHidden/>
    <w:rsid w:val="00404191"/>
    <w:pPr>
      <w:numPr>
        <w:numId w:val="18"/>
      </w:numPr>
    </w:pPr>
  </w:style>
  <w:style w:type="paragraph" w:customStyle="1" w:styleId="TableHeading">
    <w:name w:val="Table Heading"/>
    <w:basedOn w:val="a1"/>
    <w:link w:val="TableHeading0"/>
    <w:rsid w:val="00404191"/>
    <w:pPr>
      <w:keepNext/>
      <w:widowControl w:val="0"/>
      <w:spacing w:before="80" w:after="80"/>
      <w:ind w:left="0"/>
    </w:pPr>
    <w:rPr>
      <w:rFonts w:cs="Book Antiqua"/>
      <w:b/>
      <w:bCs/>
      <w:snapToGrid w:val="0"/>
    </w:rPr>
  </w:style>
  <w:style w:type="paragraph" w:customStyle="1" w:styleId="TableText">
    <w:name w:val="Table Text"/>
    <w:basedOn w:val="a1"/>
    <w:link w:val="TableText0"/>
    <w:rsid w:val="00404191"/>
    <w:pPr>
      <w:widowControl w:val="0"/>
      <w:spacing w:before="80" w:after="80"/>
      <w:ind w:left="0"/>
    </w:pPr>
    <w:rPr>
      <w:snapToGrid w:val="0"/>
    </w:rPr>
  </w:style>
  <w:style w:type="paragraph" w:customStyle="1" w:styleId="HeadingMiddle">
    <w:name w:val="Heading Middle"/>
    <w:rsid w:val="00404191"/>
    <w:pPr>
      <w:adjustRightInd w:val="0"/>
      <w:snapToGrid w:val="0"/>
      <w:spacing w:line="240" w:lineRule="atLeast"/>
      <w:jc w:val="center"/>
    </w:pPr>
    <w:rPr>
      <w:rFonts w:ascii="Huawei Sans" w:eastAsia="方正兰亭黑简体" w:hAnsi="Huawei Sans" w:cs="Arial"/>
      <w:snapToGrid w:val="0"/>
    </w:rPr>
  </w:style>
  <w:style w:type="paragraph" w:styleId="ad">
    <w:name w:val="macro"/>
    <w:semiHidden/>
    <w:rsid w:val="0040419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eastAsia="方正兰亭黑简体" w:hAnsi="Courier New" w:cs="Courier New"/>
      <w:kern w:val="2"/>
      <w:sz w:val="24"/>
      <w:szCs w:val="24"/>
    </w:rPr>
  </w:style>
  <w:style w:type="paragraph" w:styleId="ae">
    <w:name w:val="footnote text"/>
    <w:basedOn w:val="a1"/>
    <w:link w:val="Char1"/>
    <w:uiPriority w:val="99"/>
    <w:rsid w:val="00404191"/>
    <w:rPr>
      <w:sz w:val="18"/>
      <w:szCs w:val="18"/>
    </w:rPr>
  </w:style>
  <w:style w:type="character" w:styleId="af">
    <w:name w:val="footnote reference"/>
    <w:basedOn w:val="a2"/>
    <w:semiHidden/>
    <w:rsid w:val="00404191"/>
    <w:rPr>
      <w:vertAlign w:val="superscript"/>
    </w:rPr>
  </w:style>
  <w:style w:type="paragraph" w:styleId="af0">
    <w:name w:val="Balloon Text"/>
    <w:basedOn w:val="a1"/>
    <w:semiHidden/>
    <w:rsid w:val="00404191"/>
    <w:rPr>
      <w:sz w:val="18"/>
      <w:szCs w:val="18"/>
    </w:rPr>
  </w:style>
  <w:style w:type="paragraph" w:styleId="af1">
    <w:name w:val="annotation text"/>
    <w:basedOn w:val="a1"/>
    <w:semiHidden/>
    <w:rsid w:val="00404191"/>
  </w:style>
  <w:style w:type="character" w:styleId="af2">
    <w:name w:val="annotation reference"/>
    <w:basedOn w:val="a2"/>
    <w:semiHidden/>
    <w:rsid w:val="00404191"/>
    <w:rPr>
      <w:sz w:val="21"/>
      <w:szCs w:val="21"/>
    </w:rPr>
  </w:style>
  <w:style w:type="paragraph" w:styleId="af3">
    <w:name w:val="annotation subject"/>
    <w:basedOn w:val="af1"/>
    <w:next w:val="af1"/>
    <w:semiHidden/>
    <w:rsid w:val="00404191"/>
    <w:rPr>
      <w:b/>
      <w:bCs/>
    </w:rPr>
  </w:style>
  <w:style w:type="paragraph" w:styleId="42">
    <w:name w:val="index 4"/>
    <w:basedOn w:val="a1"/>
    <w:next w:val="a1"/>
    <w:autoRedefine/>
    <w:semiHidden/>
    <w:rsid w:val="00404191"/>
    <w:pPr>
      <w:ind w:left="1260"/>
    </w:pPr>
  </w:style>
  <w:style w:type="paragraph" w:styleId="af4">
    <w:name w:val="index heading"/>
    <w:basedOn w:val="a1"/>
    <w:next w:val="11"/>
    <w:semiHidden/>
    <w:rsid w:val="00404191"/>
    <w:rPr>
      <w:b/>
      <w:bCs/>
    </w:rPr>
  </w:style>
  <w:style w:type="paragraph" w:styleId="af5">
    <w:name w:val="caption"/>
    <w:basedOn w:val="a1"/>
    <w:next w:val="a1"/>
    <w:semiHidden/>
    <w:qFormat/>
    <w:rsid w:val="00404191"/>
    <w:pPr>
      <w:spacing w:before="152"/>
    </w:pPr>
    <w:rPr>
      <w:rFonts w:eastAsia="黑体"/>
    </w:rPr>
  </w:style>
  <w:style w:type="paragraph" w:styleId="af6">
    <w:name w:val="endnote text"/>
    <w:basedOn w:val="a1"/>
    <w:semiHidden/>
    <w:rsid w:val="00404191"/>
  </w:style>
  <w:style w:type="character" w:styleId="af7">
    <w:name w:val="endnote reference"/>
    <w:basedOn w:val="a2"/>
    <w:semiHidden/>
    <w:rsid w:val="00404191"/>
    <w:rPr>
      <w:vertAlign w:val="superscript"/>
    </w:rPr>
  </w:style>
  <w:style w:type="paragraph" w:styleId="af8">
    <w:name w:val="table of authorities"/>
    <w:basedOn w:val="a1"/>
    <w:next w:val="a1"/>
    <w:semiHidden/>
    <w:rsid w:val="00404191"/>
    <w:pPr>
      <w:ind w:left="420"/>
    </w:pPr>
  </w:style>
  <w:style w:type="paragraph" w:styleId="af9">
    <w:name w:val="toa heading"/>
    <w:basedOn w:val="a1"/>
    <w:next w:val="a1"/>
    <w:semiHidden/>
    <w:rsid w:val="00404191"/>
    <w:pPr>
      <w:spacing w:before="120"/>
    </w:pPr>
  </w:style>
  <w:style w:type="paragraph" w:customStyle="1" w:styleId="Contents">
    <w:name w:val="Contents"/>
    <w:basedOn w:val="Heading1NoNumber"/>
    <w:rsid w:val="00404191"/>
    <w:pPr>
      <w:outlineLvl w:val="9"/>
    </w:pPr>
  </w:style>
  <w:style w:type="character" w:styleId="HTML">
    <w:name w:val="HTML Variable"/>
    <w:basedOn w:val="a2"/>
    <w:semiHidden/>
    <w:rsid w:val="00404191"/>
    <w:rPr>
      <w:i/>
      <w:iCs/>
    </w:rPr>
  </w:style>
  <w:style w:type="character" w:styleId="HTML0">
    <w:name w:val="HTML Typewriter"/>
    <w:basedOn w:val="a2"/>
    <w:semiHidden/>
    <w:rsid w:val="00404191"/>
    <w:rPr>
      <w:rFonts w:ascii="Courier New" w:hAnsi="Courier New" w:cs="Courier New"/>
      <w:sz w:val="20"/>
      <w:szCs w:val="20"/>
    </w:rPr>
  </w:style>
  <w:style w:type="character" w:styleId="HTML1">
    <w:name w:val="HTML Code"/>
    <w:basedOn w:val="a2"/>
    <w:semiHidden/>
    <w:rsid w:val="00404191"/>
    <w:rPr>
      <w:rFonts w:ascii="Courier New" w:hAnsi="Courier New" w:cs="Courier New"/>
      <w:sz w:val="20"/>
      <w:szCs w:val="20"/>
    </w:rPr>
  </w:style>
  <w:style w:type="paragraph" w:styleId="HTML2">
    <w:name w:val="HTML Address"/>
    <w:basedOn w:val="a1"/>
    <w:semiHidden/>
    <w:rsid w:val="00404191"/>
    <w:rPr>
      <w:i/>
      <w:iCs/>
    </w:rPr>
  </w:style>
  <w:style w:type="character" w:styleId="HTML3">
    <w:name w:val="HTML Definition"/>
    <w:basedOn w:val="a2"/>
    <w:semiHidden/>
    <w:rsid w:val="00404191"/>
    <w:rPr>
      <w:i/>
      <w:iCs/>
    </w:rPr>
  </w:style>
  <w:style w:type="character" w:styleId="HTML4">
    <w:name w:val="HTML Keyboard"/>
    <w:basedOn w:val="a2"/>
    <w:semiHidden/>
    <w:rsid w:val="00404191"/>
    <w:rPr>
      <w:rFonts w:ascii="Courier New" w:hAnsi="Courier New" w:cs="Courier New"/>
      <w:sz w:val="20"/>
      <w:szCs w:val="20"/>
    </w:rPr>
  </w:style>
  <w:style w:type="character" w:styleId="HTML5">
    <w:name w:val="HTML Acronym"/>
    <w:basedOn w:val="a2"/>
    <w:semiHidden/>
    <w:rsid w:val="00404191"/>
  </w:style>
  <w:style w:type="character" w:styleId="HTML6">
    <w:name w:val="HTML Sample"/>
    <w:basedOn w:val="a2"/>
    <w:semiHidden/>
    <w:rsid w:val="00404191"/>
    <w:rPr>
      <w:rFonts w:ascii="Courier New" w:hAnsi="Courier New" w:cs="Courier New"/>
    </w:rPr>
  </w:style>
  <w:style w:type="character" w:styleId="HTML7">
    <w:name w:val="HTML Cite"/>
    <w:basedOn w:val="a2"/>
    <w:semiHidden/>
    <w:rsid w:val="00404191"/>
    <w:rPr>
      <w:i/>
      <w:iCs/>
    </w:rPr>
  </w:style>
  <w:style w:type="paragraph" w:styleId="HTML8">
    <w:name w:val="HTML Preformatted"/>
    <w:basedOn w:val="a1"/>
    <w:semiHidden/>
    <w:rsid w:val="00404191"/>
    <w:rPr>
      <w:rFonts w:ascii="Courier New" w:hAnsi="Courier New" w:cs="Courier New"/>
    </w:rPr>
  </w:style>
  <w:style w:type="table" w:styleId="12">
    <w:name w:val="Table Web 1"/>
    <w:basedOn w:val="a3"/>
    <w:semiHidden/>
    <w:rsid w:val="00404191"/>
    <w:pPr>
      <w:adjustRightInd w:val="0"/>
      <w:snapToGrid w:val="0"/>
      <w:spacing w:before="160" w:after="160" w:line="240" w:lineRule="atLeast"/>
      <w:ind w:left="1701"/>
    </w:pPr>
    <w:rPr>
      <w:rFonts w:ascii="Huawei Sans" w:eastAsia="方正兰亭黑简体" w:hAnsi="Huawei San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2">
    <w:name w:val="Table Web 2"/>
    <w:basedOn w:val="a3"/>
    <w:semiHidden/>
    <w:rsid w:val="00404191"/>
    <w:pPr>
      <w:adjustRightInd w:val="0"/>
      <w:snapToGrid w:val="0"/>
      <w:spacing w:before="160" w:after="160" w:line="240" w:lineRule="atLeast"/>
      <w:ind w:left="1701"/>
    </w:pPr>
    <w:rPr>
      <w:rFonts w:ascii="Huawei Sans" w:eastAsia="方正兰亭黑简体" w:hAnsi="Huawei San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3"/>
    <w:semiHidden/>
    <w:rsid w:val="00404191"/>
    <w:pPr>
      <w:adjustRightInd w:val="0"/>
      <w:snapToGrid w:val="0"/>
      <w:spacing w:before="160" w:after="160" w:line="240" w:lineRule="atLeast"/>
      <w:ind w:left="1701"/>
    </w:pPr>
    <w:rPr>
      <w:rFonts w:ascii="Huawei Sans" w:eastAsia="方正兰亭黑简体" w:hAnsi="Huawei San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a">
    <w:name w:val="Table Theme"/>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Table Colorful 1"/>
    <w:basedOn w:val="a3"/>
    <w:semiHidden/>
    <w:rsid w:val="00404191"/>
    <w:pPr>
      <w:adjustRightInd w:val="0"/>
      <w:snapToGrid w:val="0"/>
      <w:spacing w:before="160" w:after="160" w:line="240" w:lineRule="atLeast"/>
      <w:ind w:left="1701"/>
    </w:pPr>
    <w:rPr>
      <w:rFonts w:ascii="Huawei Sans" w:eastAsia="方正兰亭黑简体" w:hAnsi="Huawei Sans"/>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3">
    <w:name w:val="Table Colorful 2"/>
    <w:basedOn w:val="a3"/>
    <w:semiHidden/>
    <w:rsid w:val="00404191"/>
    <w:pPr>
      <w:adjustRightInd w:val="0"/>
      <w:snapToGrid w:val="0"/>
      <w:spacing w:before="160" w:after="160" w:line="240" w:lineRule="atLeast"/>
      <w:ind w:left="1701"/>
    </w:pPr>
    <w:rPr>
      <w:rFonts w:ascii="Huawei Sans" w:eastAsia="方正兰亭黑简体" w:hAnsi="Huawei San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3">
    <w:name w:val="Table Colorful 3"/>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b">
    <w:name w:val="Salutation"/>
    <w:basedOn w:val="a1"/>
    <w:next w:val="a1"/>
    <w:semiHidden/>
    <w:rsid w:val="00404191"/>
  </w:style>
  <w:style w:type="paragraph" w:styleId="afc">
    <w:name w:val="Plain Text"/>
    <w:basedOn w:val="a1"/>
    <w:semiHidden/>
    <w:rsid w:val="00404191"/>
    <w:rPr>
      <w:rFonts w:ascii="宋体" w:hAnsi="Courier New" w:cs="Courier New"/>
    </w:rPr>
  </w:style>
  <w:style w:type="table" w:styleId="afd">
    <w:name w:val="Table Elegant"/>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e">
    <w:name w:val="E-mail Signature"/>
    <w:basedOn w:val="a1"/>
    <w:semiHidden/>
    <w:rsid w:val="00404191"/>
  </w:style>
  <w:style w:type="paragraph" w:styleId="aff">
    <w:name w:val="Subtitle"/>
    <w:basedOn w:val="a1"/>
    <w:semiHidden/>
    <w:qFormat/>
    <w:rsid w:val="00404191"/>
    <w:pPr>
      <w:spacing w:before="240" w:after="60" w:line="312" w:lineRule="atLeast"/>
      <w:jc w:val="center"/>
      <w:outlineLvl w:val="1"/>
    </w:pPr>
    <w:rPr>
      <w:b/>
      <w:bCs/>
      <w:kern w:val="28"/>
      <w:sz w:val="32"/>
      <w:szCs w:val="32"/>
    </w:rPr>
  </w:style>
  <w:style w:type="table" w:styleId="14">
    <w:name w:val="Table Classic 1"/>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4">
    <w:name w:val="Table Classic 3"/>
    <w:basedOn w:val="a3"/>
    <w:semiHidden/>
    <w:rsid w:val="00404191"/>
    <w:pPr>
      <w:adjustRightInd w:val="0"/>
      <w:snapToGrid w:val="0"/>
      <w:spacing w:before="160" w:after="160" w:line="240" w:lineRule="atLeast"/>
      <w:ind w:left="1701"/>
    </w:pPr>
    <w:rPr>
      <w:rFonts w:ascii="Huawei Sans" w:eastAsia="方正兰亭黑简体" w:hAnsi="Huawei Sans"/>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0">
    <w:name w:val="envelope return"/>
    <w:basedOn w:val="a1"/>
    <w:semiHidden/>
    <w:rsid w:val="00404191"/>
  </w:style>
  <w:style w:type="table" w:styleId="15">
    <w:name w:val="Table Simple 1"/>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3"/>
    <w:semiHidden/>
    <w:rsid w:val="00404191"/>
    <w:pPr>
      <w:adjustRightInd w:val="0"/>
      <w:snapToGrid w:val="0"/>
      <w:spacing w:before="160" w:after="160" w:line="240" w:lineRule="atLeast"/>
      <w:ind w:left="1701"/>
    </w:pPr>
    <w:rPr>
      <w:rFonts w:ascii="Huawei Sans" w:eastAsia="方正兰亭黑简体" w:hAnsi="Huawei San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5">
    <w:name w:val="Table Simple 3"/>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1">
    <w:name w:val="Closing"/>
    <w:basedOn w:val="a1"/>
    <w:semiHidden/>
    <w:rsid w:val="00404191"/>
    <w:pPr>
      <w:ind w:leftChars="2100" w:left="100"/>
    </w:pPr>
  </w:style>
  <w:style w:type="table" w:styleId="16">
    <w:name w:val="Table Subtle 1"/>
    <w:basedOn w:val="a3"/>
    <w:semiHidden/>
    <w:rsid w:val="00404191"/>
    <w:pPr>
      <w:adjustRightInd w:val="0"/>
      <w:snapToGrid w:val="0"/>
      <w:spacing w:before="160" w:after="160" w:line="240" w:lineRule="atLeast"/>
      <w:ind w:left="1701"/>
    </w:pPr>
    <w:rPr>
      <w:rFonts w:ascii="Huawei Sans" w:eastAsia="方正兰亭黑简体" w:hAnsi="Huawei San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3"/>
    <w:semiHidden/>
    <w:rsid w:val="00404191"/>
    <w:pPr>
      <w:adjustRightInd w:val="0"/>
      <w:snapToGrid w:val="0"/>
      <w:spacing w:before="160" w:after="160" w:line="240" w:lineRule="atLeast"/>
      <w:ind w:left="1701"/>
    </w:pPr>
    <w:rPr>
      <w:rFonts w:ascii="Huawei Sans" w:eastAsia="方正兰亭黑简体" w:hAnsi="Huawei San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3D effects 1"/>
    <w:basedOn w:val="a3"/>
    <w:semiHidden/>
    <w:rsid w:val="00404191"/>
    <w:pPr>
      <w:adjustRightInd w:val="0"/>
      <w:snapToGrid w:val="0"/>
      <w:spacing w:before="160" w:after="160" w:line="240" w:lineRule="atLeast"/>
      <w:ind w:left="1701"/>
    </w:pPr>
    <w:rPr>
      <w:rFonts w:ascii="Huawei Sans" w:eastAsia="方正兰亭黑简体" w:hAnsi="Huawei San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3"/>
    <w:semiHidden/>
    <w:rsid w:val="00404191"/>
    <w:pPr>
      <w:adjustRightInd w:val="0"/>
      <w:snapToGrid w:val="0"/>
      <w:spacing w:before="160" w:after="160" w:line="240" w:lineRule="atLeast"/>
      <w:ind w:left="1701"/>
    </w:pPr>
    <w:rPr>
      <w:rFonts w:ascii="Huawei Sans" w:eastAsia="方正兰亭黑简体" w:hAnsi="Huawei San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3D effects 3"/>
    <w:basedOn w:val="a3"/>
    <w:semiHidden/>
    <w:rsid w:val="00404191"/>
    <w:pPr>
      <w:adjustRightInd w:val="0"/>
      <w:snapToGrid w:val="0"/>
      <w:spacing w:before="160" w:after="160" w:line="240" w:lineRule="atLeast"/>
      <w:ind w:left="1701"/>
    </w:pPr>
    <w:rPr>
      <w:rFonts w:ascii="Huawei Sans" w:eastAsia="方正兰亭黑简体" w:hAnsi="Huawei San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2">
    <w:name w:val="List"/>
    <w:basedOn w:val="a1"/>
    <w:semiHidden/>
    <w:rsid w:val="00404191"/>
    <w:pPr>
      <w:ind w:left="200" w:hangingChars="200" w:hanging="200"/>
    </w:pPr>
  </w:style>
  <w:style w:type="paragraph" w:styleId="28">
    <w:name w:val="List 2"/>
    <w:basedOn w:val="a1"/>
    <w:semiHidden/>
    <w:rsid w:val="00404191"/>
    <w:pPr>
      <w:ind w:leftChars="200" w:left="100" w:hangingChars="200" w:hanging="200"/>
    </w:pPr>
  </w:style>
  <w:style w:type="paragraph" w:styleId="37">
    <w:name w:val="List 3"/>
    <w:basedOn w:val="a1"/>
    <w:semiHidden/>
    <w:rsid w:val="00404191"/>
    <w:pPr>
      <w:ind w:leftChars="400" w:left="100" w:hangingChars="200" w:hanging="200"/>
    </w:pPr>
  </w:style>
  <w:style w:type="paragraph" w:styleId="44">
    <w:name w:val="List 4"/>
    <w:basedOn w:val="a1"/>
    <w:semiHidden/>
    <w:rsid w:val="00404191"/>
    <w:pPr>
      <w:ind w:leftChars="600" w:left="100" w:hangingChars="200" w:hanging="200"/>
    </w:pPr>
  </w:style>
  <w:style w:type="paragraph" w:styleId="53">
    <w:name w:val="List 5"/>
    <w:basedOn w:val="a1"/>
    <w:semiHidden/>
    <w:rsid w:val="00404191"/>
    <w:pPr>
      <w:ind w:leftChars="800" w:left="100" w:hangingChars="200" w:hanging="200"/>
    </w:pPr>
  </w:style>
  <w:style w:type="paragraph" w:styleId="a0">
    <w:name w:val="List Number"/>
    <w:basedOn w:val="a1"/>
    <w:semiHidden/>
    <w:rsid w:val="00404191"/>
    <w:pPr>
      <w:numPr>
        <w:numId w:val="1"/>
      </w:numPr>
    </w:pPr>
  </w:style>
  <w:style w:type="paragraph" w:styleId="29">
    <w:name w:val="List Number 2"/>
    <w:basedOn w:val="a1"/>
    <w:semiHidden/>
    <w:rsid w:val="00404191"/>
    <w:pPr>
      <w:tabs>
        <w:tab w:val="num" w:pos="432"/>
      </w:tabs>
      <w:ind w:left="432" w:hanging="432"/>
    </w:pPr>
  </w:style>
  <w:style w:type="paragraph" w:styleId="38">
    <w:name w:val="List Number 3"/>
    <w:basedOn w:val="a1"/>
    <w:semiHidden/>
    <w:rsid w:val="00404191"/>
    <w:pPr>
      <w:tabs>
        <w:tab w:val="num" w:pos="432"/>
      </w:tabs>
      <w:ind w:left="432" w:hanging="432"/>
    </w:pPr>
  </w:style>
  <w:style w:type="paragraph" w:styleId="4">
    <w:name w:val="List Number 4"/>
    <w:basedOn w:val="a1"/>
    <w:semiHidden/>
    <w:rsid w:val="00404191"/>
    <w:pPr>
      <w:numPr>
        <w:numId w:val="2"/>
      </w:numPr>
    </w:pPr>
  </w:style>
  <w:style w:type="paragraph" w:styleId="54">
    <w:name w:val="List Number 5"/>
    <w:basedOn w:val="a1"/>
    <w:semiHidden/>
    <w:rsid w:val="00404191"/>
    <w:pPr>
      <w:ind w:left="0"/>
    </w:pPr>
  </w:style>
  <w:style w:type="paragraph" w:styleId="aff3">
    <w:name w:val="List Continue"/>
    <w:basedOn w:val="a1"/>
    <w:semiHidden/>
    <w:rsid w:val="00404191"/>
    <w:pPr>
      <w:spacing w:after="120"/>
      <w:ind w:leftChars="200" w:left="420"/>
    </w:pPr>
  </w:style>
  <w:style w:type="paragraph" w:styleId="2a">
    <w:name w:val="List Continue 2"/>
    <w:basedOn w:val="a1"/>
    <w:semiHidden/>
    <w:rsid w:val="00404191"/>
    <w:pPr>
      <w:spacing w:after="120"/>
      <w:ind w:leftChars="400" w:left="840"/>
    </w:pPr>
  </w:style>
  <w:style w:type="paragraph" w:styleId="39">
    <w:name w:val="List Continue 3"/>
    <w:basedOn w:val="a1"/>
    <w:semiHidden/>
    <w:rsid w:val="00404191"/>
    <w:pPr>
      <w:spacing w:after="120"/>
      <w:ind w:leftChars="600" w:left="1260"/>
    </w:pPr>
  </w:style>
  <w:style w:type="paragraph" w:styleId="45">
    <w:name w:val="List Continue 4"/>
    <w:basedOn w:val="a1"/>
    <w:semiHidden/>
    <w:rsid w:val="00404191"/>
    <w:pPr>
      <w:spacing w:after="120"/>
      <w:ind w:leftChars="800" w:left="1680"/>
    </w:pPr>
  </w:style>
  <w:style w:type="paragraph" w:styleId="55">
    <w:name w:val="List Continue 5"/>
    <w:basedOn w:val="a1"/>
    <w:semiHidden/>
    <w:rsid w:val="00404191"/>
    <w:pPr>
      <w:spacing w:after="120"/>
      <w:ind w:leftChars="1000" w:left="2100"/>
    </w:pPr>
  </w:style>
  <w:style w:type="paragraph" w:styleId="aff4">
    <w:name w:val="List Bullet"/>
    <w:basedOn w:val="a1"/>
    <w:autoRedefine/>
    <w:semiHidden/>
    <w:rsid w:val="00404191"/>
    <w:pPr>
      <w:tabs>
        <w:tab w:val="num" w:pos="432"/>
      </w:tabs>
      <w:ind w:left="432" w:hanging="432"/>
    </w:pPr>
  </w:style>
  <w:style w:type="paragraph" w:styleId="2b">
    <w:name w:val="List Bullet 2"/>
    <w:basedOn w:val="a1"/>
    <w:autoRedefine/>
    <w:semiHidden/>
    <w:rsid w:val="00404191"/>
    <w:pPr>
      <w:tabs>
        <w:tab w:val="num" w:pos="432"/>
      </w:tabs>
      <w:ind w:left="432" w:hanging="432"/>
    </w:pPr>
  </w:style>
  <w:style w:type="paragraph" w:styleId="3a">
    <w:name w:val="List Bullet 3"/>
    <w:basedOn w:val="a1"/>
    <w:autoRedefine/>
    <w:semiHidden/>
    <w:rsid w:val="00404191"/>
    <w:pPr>
      <w:tabs>
        <w:tab w:val="num" w:pos="432"/>
      </w:tabs>
      <w:ind w:left="432" w:hanging="432"/>
    </w:pPr>
  </w:style>
  <w:style w:type="paragraph" w:styleId="46">
    <w:name w:val="List Bullet 4"/>
    <w:basedOn w:val="a1"/>
    <w:autoRedefine/>
    <w:semiHidden/>
    <w:rsid w:val="00404191"/>
    <w:pPr>
      <w:tabs>
        <w:tab w:val="num" w:pos="432"/>
      </w:tabs>
      <w:ind w:left="432" w:hanging="432"/>
    </w:pPr>
  </w:style>
  <w:style w:type="paragraph" w:styleId="5">
    <w:name w:val="List Bullet 5"/>
    <w:basedOn w:val="a1"/>
    <w:autoRedefine/>
    <w:semiHidden/>
    <w:rsid w:val="00404191"/>
    <w:pPr>
      <w:numPr>
        <w:numId w:val="3"/>
      </w:numPr>
    </w:pPr>
  </w:style>
  <w:style w:type="table" w:styleId="18">
    <w:name w:val="Table List 1"/>
    <w:basedOn w:val="a3"/>
    <w:semiHidden/>
    <w:rsid w:val="00404191"/>
    <w:pPr>
      <w:adjustRightInd w:val="0"/>
      <w:snapToGrid w:val="0"/>
      <w:spacing w:before="160" w:after="160" w:line="240" w:lineRule="atLeast"/>
      <w:ind w:left="1701"/>
    </w:pPr>
    <w:rPr>
      <w:rFonts w:ascii="Huawei Sans" w:eastAsia="方正兰亭黑简体" w:hAnsi="Huawei San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3"/>
    <w:semiHidden/>
    <w:rsid w:val="00404191"/>
    <w:pPr>
      <w:adjustRightInd w:val="0"/>
      <w:snapToGrid w:val="0"/>
      <w:spacing w:before="160" w:after="160" w:line="240" w:lineRule="atLeast"/>
      <w:ind w:left="1701"/>
    </w:pPr>
    <w:rPr>
      <w:rFonts w:ascii="Huawei Sans" w:eastAsia="方正兰亭黑简体" w:hAnsi="Huawei San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List 3"/>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3"/>
    <w:semiHidden/>
    <w:rsid w:val="00404191"/>
    <w:pPr>
      <w:adjustRightInd w:val="0"/>
      <w:snapToGrid w:val="0"/>
      <w:spacing w:before="160" w:after="160" w:line="240" w:lineRule="atLeast"/>
      <w:ind w:left="1701"/>
    </w:pPr>
    <w:rPr>
      <w:rFonts w:ascii="Huawei Sans" w:eastAsia="方正兰亭黑简体" w:hAnsi="Huawei San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3"/>
    <w:semiHidden/>
    <w:rsid w:val="00404191"/>
    <w:pPr>
      <w:adjustRightInd w:val="0"/>
      <w:snapToGrid w:val="0"/>
      <w:spacing w:before="160" w:after="160" w:line="240" w:lineRule="atLeast"/>
      <w:ind w:left="1701"/>
    </w:pPr>
    <w:rPr>
      <w:rFonts w:ascii="Huawei Sans" w:eastAsia="方正兰亭黑简体" w:hAnsi="Huawei San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3"/>
    <w:semiHidden/>
    <w:rsid w:val="00404191"/>
    <w:pPr>
      <w:adjustRightInd w:val="0"/>
      <w:snapToGrid w:val="0"/>
      <w:spacing w:before="160" w:after="160" w:line="240" w:lineRule="atLeast"/>
      <w:ind w:left="1701"/>
    </w:pPr>
    <w:rPr>
      <w:rFonts w:ascii="Huawei Sans" w:eastAsia="方正兰亭黑简体" w:hAnsi="Huawei San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5">
    <w:name w:val="Table Contemporary"/>
    <w:basedOn w:val="a3"/>
    <w:semiHidden/>
    <w:rsid w:val="00404191"/>
    <w:pPr>
      <w:adjustRightInd w:val="0"/>
      <w:snapToGrid w:val="0"/>
      <w:spacing w:before="160" w:after="160" w:line="240" w:lineRule="atLeast"/>
      <w:ind w:left="1701"/>
    </w:pPr>
    <w:rPr>
      <w:rFonts w:ascii="Huawei Sans" w:eastAsia="方正兰亭黑简体" w:hAnsi="Huawei San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6">
    <w:name w:val="Normal (Web)"/>
    <w:basedOn w:val="a1"/>
    <w:semiHidden/>
    <w:rsid w:val="00404191"/>
  </w:style>
  <w:style w:type="paragraph" w:styleId="aff7">
    <w:name w:val="Signature"/>
    <w:basedOn w:val="a1"/>
    <w:semiHidden/>
    <w:rsid w:val="00404191"/>
    <w:pPr>
      <w:ind w:leftChars="2100" w:left="100"/>
    </w:pPr>
  </w:style>
  <w:style w:type="character" w:styleId="aff8">
    <w:name w:val="Emphasis"/>
    <w:basedOn w:val="a2"/>
    <w:qFormat/>
    <w:rsid w:val="00404191"/>
    <w:rPr>
      <w:i/>
      <w:iCs/>
    </w:rPr>
  </w:style>
  <w:style w:type="paragraph" w:styleId="aff9">
    <w:name w:val="Date"/>
    <w:basedOn w:val="a1"/>
    <w:next w:val="a1"/>
    <w:semiHidden/>
    <w:rsid w:val="00404191"/>
    <w:pPr>
      <w:ind w:leftChars="2500" w:left="100"/>
    </w:pPr>
  </w:style>
  <w:style w:type="table" w:styleId="19">
    <w:name w:val="Table Columns 1"/>
    <w:basedOn w:val="a3"/>
    <w:semiHidden/>
    <w:rsid w:val="00404191"/>
    <w:pPr>
      <w:adjustRightInd w:val="0"/>
      <w:snapToGrid w:val="0"/>
      <w:spacing w:before="160" w:after="160" w:line="240" w:lineRule="atLeast"/>
      <w:ind w:left="1701"/>
    </w:pPr>
    <w:rPr>
      <w:rFonts w:ascii="Huawei Sans" w:eastAsia="方正兰亭黑简体" w:hAnsi="Huawei Sans"/>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3"/>
    <w:semiHidden/>
    <w:rsid w:val="00404191"/>
    <w:pPr>
      <w:adjustRightInd w:val="0"/>
      <w:snapToGrid w:val="0"/>
      <w:spacing w:before="160" w:after="160" w:line="240" w:lineRule="atLeast"/>
      <w:ind w:left="1701"/>
    </w:pPr>
    <w:rPr>
      <w:rFonts w:ascii="Huawei Sans" w:eastAsia="方正兰亭黑简体" w:hAnsi="Huawei Sans"/>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3"/>
    <w:semiHidden/>
    <w:rsid w:val="00404191"/>
    <w:pPr>
      <w:adjustRightInd w:val="0"/>
      <w:snapToGrid w:val="0"/>
      <w:spacing w:before="160" w:after="160" w:line="240" w:lineRule="atLeast"/>
      <w:ind w:left="1701"/>
    </w:pPr>
    <w:rPr>
      <w:rFonts w:ascii="Huawei Sans" w:eastAsia="方正兰亭黑简体" w:hAnsi="Huawei Sans"/>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3"/>
    <w:semiHidden/>
    <w:rsid w:val="00404191"/>
    <w:pPr>
      <w:adjustRightInd w:val="0"/>
      <w:snapToGrid w:val="0"/>
      <w:spacing w:before="160" w:after="160" w:line="240" w:lineRule="atLeast"/>
      <w:ind w:left="1701"/>
    </w:pPr>
    <w:rPr>
      <w:rFonts w:ascii="Huawei Sans" w:eastAsia="方正兰亭黑简体" w:hAnsi="Huawei San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semiHidden/>
    <w:rsid w:val="00404191"/>
    <w:pPr>
      <w:adjustRightInd w:val="0"/>
      <w:snapToGrid w:val="0"/>
      <w:spacing w:before="160" w:after="160" w:line="240" w:lineRule="atLeast"/>
      <w:ind w:left="1701"/>
    </w:pPr>
    <w:rPr>
      <w:rFonts w:ascii="Huawei Sans" w:eastAsia="方正兰亭黑简体" w:hAnsi="Huawei San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a">
    <w:name w:val="Table Grid 1"/>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3"/>
    <w:semiHidden/>
    <w:rsid w:val="00404191"/>
    <w:pPr>
      <w:adjustRightInd w:val="0"/>
      <w:snapToGrid w:val="0"/>
      <w:spacing w:before="160" w:after="160" w:line="240" w:lineRule="atLeast"/>
      <w:ind w:left="1701"/>
    </w:pPr>
    <w:rPr>
      <w:rFonts w:ascii="Huawei Sans" w:eastAsia="方正兰亭黑简体" w:hAnsi="Huawei San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3"/>
    <w:semiHidden/>
    <w:rsid w:val="00404191"/>
    <w:pPr>
      <w:adjustRightInd w:val="0"/>
      <w:snapToGrid w:val="0"/>
      <w:spacing w:before="160" w:after="160" w:line="240" w:lineRule="atLeast"/>
      <w:ind w:left="1701"/>
    </w:pPr>
    <w:rPr>
      <w:rFonts w:ascii="Huawei Sans" w:eastAsia="方正兰亭黑简体" w:hAnsi="Huawei Sans"/>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3"/>
    <w:semiHidden/>
    <w:rsid w:val="00404191"/>
    <w:pPr>
      <w:adjustRightInd w:val="0"/>
      <w:snapToGrid w:val="0"/>
      <w:spacing w:before="160" w:after="160" w:line="240" w:lineRule="atLeast"/>
      <w:ind w:left="1701"/>
    </w:pPr>
    <w:rPr>
      <w:rFonts w:ascii="Huawei Sans" w:eastAsia="方正兰亭黑简体" w:hAnsi="Huawei Sans"/>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3"/>
    <w:semiHidden/>
    <w:rsid w:val="00404191"/>
    <w:pPr>
      <w:adjustRightInd w:val="0"/>
      <w:snapToGrid w:val="0"/>
      <w:spacing w:before="160" w:after="160" w:line="240" w:lineRule="atLeast"/>
      <w:ind w:left="1701"/>
    </w:pPr>
    <w:rPr>
      <w:rFonts w:ascii="Huawei Sans" w:eastAsia="方正兰亭黑简体" w:hAnsi="Huawei San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a">
    <w:name w:val="Block Text"/>
    <w:basedOn w:val="a1"/>
    <w:semiHidden/>
    <w:rsid w:val="00404191"/>
    <w:pPr>
      <w:spacing w:after="120"/>
      <w:ind w:leftChars="700" w:left="1440" w:rightChars="700" w:right="1440"/>
    </w:pPr>
  </w:style>
  <w:style w:type="numbering" w:styleId="a">
    <w:name w:val="Outline List 3"/>
    <w:basedOn w:val="a4"/>
    <w:semiHidden/>
    <w:rsid w:val="00404191"/>
    <w:pPr>
      <w:numPr>
        <w:numId w:val="13"/>
      </w:numPr>
    </w:pPr>
  </w:style>
  <w:style w:type="paragraph" w:styleId="affb">
    <w:name w:val="envelope address"/>
    <w:basedOn w:val="a1"/>
    <w:semiHidden/>
    <w:rsid w:val="00404191"/>
    <w:pPr>
      <w:framePr w:w="7920" w:h="1980" w:hRule="exact" w:hSpace="180" w:wrap="auto" w:hAnchor="page" w:xAlign="center" w:yAlign="bottom"/>
      <w:ind w:leftChars="1400" w:left="100"/>
    </w:pPr>
  </w:style>
  <w:style w:type="paragraph" w:styleId="affc">
    <w:name w:val="Message Header"/>
    <w:basedOn w:val="a1"/>
    <w:semiHidden/>
    <w:rsid w:val="00404191"/>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style>
  <w:style w:type="character" w:styleId="affd">
    <w:name w:val="line number"/>
    <w:basedOn w:val="a2"/>
    <w:semiHidden/>
    <w:rsid w:val="00404191"/>
  </w:style>
  <w:style w:type="character" w:styleId="affe">
    <w:name w:val="Strong"/>
    <w:basedOn w:val="a2"/>
    <w:qFormat/>
    <w:rsid w:val="00404191"/>
    <w:rPr>
      <w:b/>
      <w:bCs/>
    </w:rPr>
  </w:style>
  <w:style w:type="character" w:styleId="afff">
    <w:name w:val="page number"/>
    <w:basedOn w:val="a2"/>
    <w:semiHidden/>
    <w:rsid w:val="00404191"/>
  </w:style>
  <w:style w:type="character" w:styleId="afff0">
    <w:name w:val="FollowedHyperlink"/>
    <w:semiHidden/>
    <w:rsid w:val="00404191"/>
    <w:rPr>
      <w:color w:val="800080"/>
      <w:u w:val="none"/>
    </w:rPr>
  </w:style>
  <w:style w:type="paragraph" w:styleId="afff1">
    <w:name w:val="Body Text"/>
    <w:basedOn w:val="a1"/>
    <w:semiHidden/>
    <w:rsid w:val="00404191"/>
    <w:pPr>
      <w:spacing w:after="120"/>
    </w:pPr>
  </w:style>
  <w:style w:type="paragraph" w:styleId="afff2">
    <w:name w:val="Body Text First Indent"/>
    <w:basedOn w:val="afff1"/>
    <w:semiHidden/>
    <w:rsid w:val="00404191"/>
    <w:pPr>
      <w:ind w:firstLineChars="100" w:firstLine="420"/>
    </w:pPr>
  </w:style>
  <w:style w:type="paragraph" w:styleId="afff3">
    <w:name w:val="Body Text Indent"/>
    <w:basedOn w:val="a1"/>
    <w:semiHidden/>
    <w:rsid w:val="00404191"/>
    <w:pPr>
      <w:spacing w:after="120"/>
      <w:ind w:leftChars="200" w:left="420"/>
    </w:pPr>
  </w:style>
  <w:style w:type="paragraph" w:styleId="2f">
    <w:name w:val="Body Text First Indent 2"/>
    <w:basedOn w:val="afff3"/>
    <w:semiHidden/>
    <w:rsid w:val="00404191"/>
    <w:pPr>
      <w:ind w:firstLineChars="200" w:firstLine="420"/>
    </w:pPr>
  </w:style>
  <w:style w:type="paragraph" w:styleId="afff4">
    <w:name w:val="Normal Indent"/>
    <w:basedOn w:val="a1"/>
    <w:semiHidden/>
    <w:rsid w:val="00404191"/>
    <w:pPr>
      <w:ind w:firstLineChars="200" w:firstLine="420"/>
    </w:pPr>
  </w:style>
  <w:style w:type="paragraph" w:styleId="2f0">
    <w:name w:val="Body Text 2"/>
    <w:basedOn w:val="a1"/>
    <w:semiHidden/>
    <w:rsid w:val="00404191"/>
    <w:pPr>
      <w:spacing w:after="120" w:line="480" w:lineRule="auto"/>
    </w:pPr>
  </w:style>
  <w:style w:type="paragraph" w:styleId="3e">
    <w:name w:val="Body Text 3"/>
    <w:basedOn w:val="a1"/>
    <w:semiHidden/>
    <w:rsid w:val="00404191"/>
    <w:pPr>
      <w:spacing w:after="120"/>
    </w:pPr>
    <w:rPr>
      <w:sz w:val="16"/>
      <w:szCs w:val="16"/>
    </w:rPr>
  </w:style>
  <w:style w:type="paragraph" w:styleId="2f1">
    <w:name w:val="Body Text Indent 2"/>
    <w:basedOn w:val="a1"/>
    <w:semiHidden/>
    <w:rsid w:val="00404191"/>
    <w:pPr>
      <w:spacing w:after="120" w:line="480" w:lineRule="auto"/>
      <w:ind w:leftChars="200" w:left="420"/>
    </w:pPr>
  </w:style>
  <w:style w:type="paragraph" w:styleId="3f">
    <w:name w:val="Body Text Indent 3"/>
    <w:basedOn w:val="a1"/>
    <w:semiHidden/>
    <w:rsid w:val="00404191"/>
    <w:pPr>
      <w:spacing w:after="120"/>
      <w:ind w:leftChars="200" w:left="420"/>
    </w:pPr>
    <w:rPr>
      <w:sz w:val="16"/>
      <w:szCs w:val="16"/>
    </w:rPr>
  </w:style>
  <w:style w:type="paragraph" w:styleId="afff5">
    <w:name w:val="Note Heading"/>
    <w:basedOn w:val="a1"/>
    <w:next w:val="a1"/>
    <w:semiHidden/>
    <w:rsid w:val="00404191"/>
    <w:pPr>
      <w:jc w:val="center"/>
    </w:pPr>
  </w:style>
  <w:style w:type="paragraph" w:customStyle="1" w:styleId="ItemStepinTable">
    <w:name w:val="Item Step in Table"/>
    <w:rsid w:val="00404191"/>
    <w:pPr>
      <w:numPr>
        <w:numId w:val="33"/>
      </w:numPr>
      <w:topLinePunct/>
      <w:spacing w:before="80" w:after="80" w:line="240" w:lineRule="atLeast"/>
    </w:pPr>
    <w:rPr>
      <w:rFonts w:ascii="Huawei Sans" w:eastAsia="方正兰亭黑简体" w:hAnsi="Huawei Sans" w:cs="Arial"/>
      <w:sz w:val="21"/>
      <w:szCs w:val="22"/>
    </w:rPr>
  </w:style>
  <w:style w:type="paragraph" w:customStyle="1" w:styleId="End">
    <w:name w:val="End"/>
    <w:basedOn w:val="a1"/>
    <w:rsid w:val="00404191"/>
    <w:pPr>
      <w:spacing w:after="400"/>
    </w:pPr>
    <w:rPr>
      <w:b/>
    </w:rPr>
  </w:style>
  <w:style w:type="paragraph" w:customStyle="1" w:styleId="1b">
    <w:name w:val="样式1"/>
    <w:basedOn w:val="End"/>
    <w:semiHidden/>
    <w:rsid w:val="00404191"/>
    <w:rPr>
      <w:b w:val="0"/>
    </w:rPr>
  </w:style>
  <w:style w:type="paragraph" w:customStyle="1" w:styleId="NotesTextListinTable">
    <w:name w:val="Notes Text List in Table"/>
    <w:rsid w:val="00404191"/>
    <w:pPr>
      <w:numPr>
        <w:numId w:val="41"/>
      </w:numPr>
      <w:spacing w:before="40" w:after="80" w:line="200" w:lineRule="atLeast"/>
      <w:jc w:val="both"/>
    </w:pPr>
    <w:rPr>
      <w:rFonts w:ascii="Huawei Sans" w:eastAsia="方正兰亭黑简体" w:hAnsi="Huawei Sans" w:cs="楷体_GB2312"/>
      <w:noProof/>
      <w:sz w:val="18"/>
      <w:szCs w:val="18"/>
    </w:rPr>
  </w:style>
  <w:style w:type="paragraph" w:customStyle="1" w:styleId="NotesHeading">
    <w:name w:val="Notes Heading"/>
    <w:basedOn w:val="CAUTIONHeading"/>
    <w:rsid w:val="00404191"/>
    <w:pPr>
      <w:pBdr>
        <w:top w:val="none" w:sz="0" w:space="0" w:color="auto"/>
      </w:pBdr>
      <w:spacing w:after="40"/>
    </w:pPr>
    <w:rPr>
      <w:position w:val="-6"/>
      <w:sz w:val="18"/>
      <w:szCs w:val="18"/>
    </w:rPr>
  </w:style>
  <w:style w:type="paragraph" w:customStyle="1" w:styleId="NotesText">
    <w:name w:val="Notes Text"/>
    <w:basedOn w:val="CAUTIONText"/>
    <w:rsid w:val="00404191"/>
    <w:pPr>
      <w:pBdr>
        <w:bottom w:val="none" w:sz="0" w:space="0" w:color="auto"/>
      </w:pBdr>
      <w:spacing w:before="40" w:line="200" w:lineRule="atLeast"/>
      <w:ind w:left="2075"/>
    </w:pPr>
    <w:rPr>
      <w:sz w:val="18"/>
      <w:szCs w:val="18"/>
    </w:rPr>
  </w:style>
  <w:style w:type="paragraph" w:customStyle="1" w:styleId="NotesTextList">
    <w:name w:val="Notes Text List"/>
    <w:basedOn w:val="CAUTIONTextList"/>
    <w:rsid w:val="00404191"/>
    <w:pPr>
      <w:numPr>
        <w:numId w:val="40"/>
      </w:numPr>
      <w:pBdr>
        <w:bottom w:val="none" w:sz="0" w:space="0" w:color="auto"/>
      </w:pBdr>
      <w:spacing w:before="40" w:line="200" w:lineRule="atLeast"/>
    </w:pPr>
    <w:rPr>
      <w:sz w:val="18"/>
      <w:szCs w:val="18"/>
    </w:rPr>
  </w:style>
  <w:style w:type="paragraph" w:customStyle="1" w:styleId="FigureDescriptioninAppendix">
    <w:name w:val="Figure Description in Appendix"/>
    <w:basedOn w:val="Figure"/>
    <w:next w:val="Figure"/>
    <w:rsid w:val="00404191"/>
    <w:pPr>
      <w:keepNext/>
      <w:numPr>
        <w:ilvl w:val="7"/>
        <w:numId w:val="9"/>
      </w:numPr>
      <w:topLinePunct w:val="0"/>
      <w:spacing w:before="320" w:after="80"/>
      <w:outlineLvl w:val="7"/>
    </w:pPr>
  </w:style>
  <w:style w:type="paragraph" w:customStyle="1" w:styleId="Cover2">
    <w:name w:val="Cover 2"/>
    <w:rsid w:val="00404191"/>
    <w:pPr>
      <w:adjustRightInd w:val="0"/>
      <w:snapToGrid w:val="0"/>
    </w:pPr>
    <w:rPr>
      <w:rFonts w:ascii="Huawei Sans" w:eastAsia="方正兰亭黑简体" w:hAnsi="Huawei Sans" w:cs="Arial"/>
      <w:noProof/>
      <w:sz w:val="32"/>
      <w:szCs w:val="32"/>
      <w:lang w:eastAsia="en-US"/>
    </w:rPr>
  </w:style>
  <w:style w:type="paragraph" w:customStyle="1" w:styleId="CoverText">
    <w:name w:val="Cover Text"/>
    <w:rsid w:val="00404191"/>
    <w:pPr>
      <w:adjustRightInd w:val="0"/>
      <w:snapToGrid w:val="0"/>
      <w:spacing w:before="80" w:after="80" w:line="240" w:lineRule="atLeast"/>
      <w:jc w:val="both"/>
    </w:pPr>
    <w:rPr>
      <w:rFonts w:ascii="Huawei Sans" w:eastAsia="方正兰亭黑简体" w:hAnsi="Huawei Sans" w:cs="Arial"/>
      <w:snapToGrid w:val="0"/>
    </w:rPr>
  </w:style>
  <w:style w:type="paragraph" w:customStyle="1" w:styleId="Cover3">
    <w:name w:val="Cover 3"/>
    <w:basedOn w:val="a1"/>
    <w:rsid w:val="00404191"/>
    <w:pPr>
      <w:widowControl w:val="0"/>
      <w:topLinePunct w:val="0"/>
      <w:spacing w:before="80" w:after="80"/>
      <w:ind w:left="0"/>
    </w:pPr>
    <w:rPr>
      <w:b/>
      <w:bCs/>
      <w:spacing w:val="-4"/>
      <w:sz w:val="22"/>
      <w:szCs w:val="22"/>
    </w:rPr>
  </w:style>
  <w:style w:type="paragraph" w:customStyle="1" w:styleId="TOC1">
    <w:name w:val="TOC 标题1"/>
    <w:next w:val="10"/>
    <w:semiHidden/>
    <w:rsid w:val="00404191"/>
    <w:pPr>
      <w:keepNext/>
      <w:snapToGrid w:val="0"/>
      <w:spacing w:before="480" w:after="360"/>
      <w:jc w:val="center"/>
    </w:pPr>
    <w:rPr>
      <w:rFonts w:ascii="Huawei Sans" w:eastAsia="黑体" w:hAnsi="Huawei Sans" w:cs="Arial"/>
      <w:noProof/>
      <w:sz w:val="36"/>
      <w:szCs w:val="36"/>
    </w:rPr>
  </w:style>
  <w:style w:type="paragraph" w:customStyle="1" w:styleId="Command">
    <w:name w:val="Command"/>
    <w:rsid w:val="00404191"/>
    <w:pPr>
      <w:spacing w:before="160" w:after="160"/>
    </w:pPr>
    <w:rPr>
      <w:rFonts w:ascii="Huawei Sans" w:eastAsia="黑体" w:hAnsi="Huawei Sans" w:cs="Arial"/>
      <w:sz w:val="21"/>
      <w:szCs w:val="21"/>
    </w:rPr>
  </w:style>
  <w:style w:type="character" w:customStyle="1" w:styleId="commandparameter">
    <w:name w:val="command parameter"/>
    <w:semiHidden/>
    <w:rsid w:val="00404191"/>
    <w:rPr>
      <w:rFonts w:ascii="Arial" w:eastAsia="宋体" w:hAnsi="Arial"/>
      <w:i/>
      <w:color w:val="auto"/>
      <w:sz w:val="21"/>
      <w:szCs w:val="21"/>
    </w:rPr>
  </w:style>
  <w:style w:type="character" w:customStyle="1" w:styleId="commandkeywords">
    <w:name w:val="command keywords"/>
    <w:semiHidden/>
    <w:rsid w:val="00404191"/>
    <w:rPr>
      <w:rFonts w:ascii="Arial" w:eastAsia="宋体" w:hAnsi="Arial"/>
      <w:b/>
      <w:color w:val="auto"/>
      <w:sz w:val="21"/>
      <w:szCs w:val="21"/>
    </w:rPr>
  </w:style>
  <w:style w:type="table" w:customStyle="1" w:styleId="table0">
    <w:name w:val="table"/>
    <w:basedOn w:val="a6"/>
    <w:rsid w:val="00404191"/>
    <w:rPr>
      <w:rFonts w:eastAsia="Times New Roman" w:cs="Arial"/>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Outline">
    <w:name w:val="Outline"/>
    <w:basedOn w:val="a1"/>
    <w:rsid w:val="00404191"/>
    <w:pPr>
      <w:topLinePunct w:val="0"/>
      <w:spacing w:before="80" w:after="80" w:line="200" w:lineRule="atLeast"/>
      <w:ind w:left="709"/>
      <w:jc w:val="both"/>
    </w:pPr>
    <w:rPr>
      <w:i/>
      <w:color w:val="0000FF"/>
      <w:sz w:val="18"/>
      <w:szCs w:val="18"/>
    </w:rPr>
  </w:style>
  <w:style w:type="paragraph" w:customStyle="1" w:styleId="TableDescriptioninAppendix">
    <w:name w:val="Table Description in Appendix"/>
    <w:basedOn w:val="TableDescription"/>
    <w:next w:val="a1"/>
    <w:rsid w:val="00404191"/>
    <w:pPr>
      <w:numPr>
        <w:numId w:val="9"/>
      </w:numPr>
    </w:pPr>
  </w:style>
  <w:style w:type="paragraph" w:customStyle="1" w:styleId="Code">
    <w:name w:val="Code"/>
    <w:basedOn w:val="a1"/>
    <w:rsid w:val="00404191"/>
    <w:pPr>
      <w:widowControl w:val="0"/>
      <w:shd w:val="clear" w:color="auto" w:fill="F2F2F2" w:themeFill="background1" w:themeFillShade="F2"/>
      <w:autoSpaceDE w:val="0"/>
      <w:autoSpaceDN w:val="0"/>
      <w:spacing w:before="0" w:after="0" w:line="360" w:lineRule="auto"/>
    </w:pPr>
    <w:rPr>
      <w:sz w:val="18"/>
    </w:rPr>
  </w:style>
  <w:style w:type="paragraph" w:customStyle="1" w:styleId="CopyrightDeclaration1">
    <w:name w:val="Copyright Declaration1"/>
    <w:rsid w:val="00404191"/>
    <w:pPr>
      <w:spacing w:before="80" w:after="80"/>
    </w:pPr>
    <w:rPr>
      <w:rFonts w:ascii="Huawei Sans" w:eastAsia="方正兰亭黑简体" w:hAnsi="Huawei Sans"/>
      <w:sz w:val="36"/>
    </w:rPr>
  </w:style>
  <w:style w:type="paragraph" w:customStyle="1" w:styleId="Cover30">
    <w:name w:val="Cover3"/>
    <w:semiHidden/>
    <w:rsid w:val="00404191"/>
    <w:pPr>
      <w:adjustRightInd w:val="0"/>
      <w:snapToGrid w:val="0"/>
      <w:spacing w:before="80" w:after="80" w:line="240" w:lineRule="atLeast"/>
    </w:pPr>
    <w:rPr>
      <w:rFonts w:ascii="Huawei Sans" w:eastAsia="黑体" w:hAnsi="Huawei Sans" w:cs="Arial"/>
      <w:noProof/>
      <w:sz w:val="32"/>
      <w:szCs w:val="32"/>
      <w:lang w:eastAsia="en-US"/>
    </w:rPr>
  </w:style>
  <w:style w:type="paragraph" w:customStyle="1" w:styleId="Cover40">
    <w:name w:val="Cover4"/>
    <w:basedOn w:val="a1"/>
    <w:semiHidden/>
    <w:rsid w:val="00404191"/>
    <w:pPr>
      <w:topLinePunct w:val="0"/>
      <w:ind w:left="0"/>
    </w:pPr>
    <w:rPr>
      <w:rFonts w:eastAsia="Arial"/>
      <w:b/>
      <w:bCs/>
      <w:sz w:val="24"/>
      <w:szCs w:val="24"/>
    </w:rPr>
  </w:style>
  <w:style w:type="paragraph" w:customStyle="1" w:styleId="SubItemListTextTD">
    <w:name w:val="Sub Item List Text TD"/>
    <w:basedOn w:val="TerminalDisplay"/>
    <w:rsid w:val="00404191"/>
    <w:pPr>
      <w:adjustRightInd w:val="0"/>
      <w:ind w:left="2410"/>
    </w:pPr>
  </w:style>
  <w:style w:type="paragraph" w:customStyle="1" w:styleId="ItemlistTextTD">
    <w:name w:val="Item list Text TD"/>
    <w:basedOn w:val="TerminalDisplay"/>
    <w:rsid w:val="00404191"/>
    <w:pPr>
      <w:adjustRightInd w:val="0"/>
      <w:ind w:left="2126"/>
    </w:pPr>
  </w:style>
  <w:style w:type="paragraph" w:customStyle="1" w:styleId="ItemListTextinTable">
    <w:name w:val="Item List Text in Table"/>
    <w:basedOn w:val="TableText"/>
    <w:qFormat/>
    <w:rsid w:val="00404191"/>
    <w:pPr>
      <w:ind w:left="284"/>
    </w:pPr>
  </w:style>
  <w:style w:type="paragraph" w:customStyle="1" w:styleId="Appendixheading1">
    <w:name w:val="Appendix heading 1"/>
    <w:basedOn w:val="1"/>
    <w:next w:val="2"/>
    <w:rsid w:val="00404191"/>
    <w:pPr>
      <w:keepLines/>
      <w:numPr>
        <w:numId w:val="9"/>
      </w:numPr>
      <w:topLinePunct w:val="0"/>
    </w:pPr>
    <w:rPr>
      <w:rFonts w:hint="eastAsia"/>
      <w:bCs w:val="0"/>
    </w:rPr>
  </w:style>
  <w:style w:type="paragraph" w:customStyle="1" w:styleId="Appendixheading2">
    <w:name w:val="Appendix heading 2"/>
    <w:basedOn w:val="2"/>
    <w:next w:val="Appendixheading3"/>
    <w:rsid w:val="00404191"/>
    <w:pPr>
      <w:numPr>
        <w:numId w:val="9"/>
      </w:numPr>
      <w:topLinePunct w:val="0"/>
      <w:spacing w:before="200"/>
    </w:pPr>
    <w:rPr>
      <w:rFonts w:cs="Times New Roman" w:hint="eastAsia"/>
    </w:rPr>
  </w:style>
  <w:style w:type="paragraph" w:customStyle="1" w:styleId="Appendixheading3">
    <w:name w:val="Appendix heading 3"/>
    <w:basedOn w:val="3"/>
    <w:next w:val="Appendixheading4"/>
    <w:rsid w:val="00404191"/>
    <w:pPr>
      <w:numPr>
        <w:numId w:val="9"/>
      </w:numPr>
      <w:topLinePunct w:val="0"/>
    </w:pPr>
    <w:rPr>
      <w:rFonts w:cs="Times New Roman" w:hint="eastAsia"/>
    </w:rPr>
  </w:style>
  <w:style w:type="paragraph" w:customStyle="1" w:styleId="Appendixheading4">
    <w:name w:val="Appendix heading 4"/>
    <w:basedOn w:val="40"/>
    <w:next w:val="Appendixheading5"/>
    <w:rsid w:val="00404191"/>
    <w:pPr>
      <w:numPr>
        <w:numId w:val="9"/>
      </w:numPr>
      <w:topLinePunct w:val="0"/>
    </w:pPr>
    <w:rPr>
      <w:bCs/>
    </w:rPr>
  </w:style>
  <w:style w:type="paragraph" w:customStyle="1" w:styleId="Appendixheading5">
    <w:name w:val="Appendix heading 5"/>
    <w:basedOn w:val="50"/>
    <w:next w:val="BlockLabel"/>
    <w:rsid w:val="00404191"/>
    <w:pPr>
      <w:numPr>
        <w:numId w:val="9"/>
      </w:numPr>
      <w:topLinePunct w:val="0"/>
    </w:pPr>
    <w:rPr>
      <w:rFonts w:cs="Times New Roman"/>
      <w:bCs/>
    </w:rPr>
  </w:style>
  <w:style w:type="character" w:styleId="afff6">
    <w:name w:val="Placeholder Text"/>
    <w:basedOn w:val="a2"/>
    <w:uiPriority w:val="99"/>
    <w:semiHidden/>
    <w:rsid w:val="00404191"/>
    <w:rPr>
      <w:color w:val="808080"/>
    </w:rPr>
  </w:style>
  <w:style w:type="paragraph" w:customStyle="1" w:styleId="Cover20">
    <w:name w:val="Cover2"/>
    <w:semiHidden/>
    <w:rsid w:val="00404191"/>
    <w:pPr>
      <w:widowControl w:val="0"/>
      <w:adjustRightInd w:val="0"/>
      <w:snapToGrid w:val="0"/>
      <w:spacing w:before="800" w:after="1200"/>
    </w:pPr>
    <w:rPr>
      <w:rFonts w:ascii="Huawei Sans" w:eastAsia="黑体" w:hAnsi="Huawei Sans" w:cs="Arial"/>
      <w:b/>
      <w:bCs/>
      <w:noProof/>
      <w:sz w:val="36"/>
      <w:szCs w:val="36"/>
      <w:lang w:eastAsia="en-US"/>
    </w:rPr>
  </w:style>
  <w:style w:type="paragraph" w:customStyle="1" w:styleId="afff7">
    <w:name w:val="图样式"/>
    <w:basedOn w:val="a1"/>
    <w:semiHidden/>
    <w:rsid w:val="00404191"/>
    <w:pPr>
      <w:keepNext/>
      <w:topLinePunct w:val="0"/>
      <w:autoSpaceDE w:val="0"/>
      <w:autoSpaceDN w:val="0"/>
      <w:snapToGrid/>
      <w:spacing w:before="80" w:after="80" w:line="360" w:lineRule="auto"/>
      <w:ind w:left="0"/>
      <w:jc w:val="center"/>
    </w:pPr>
  </w:style>
  <w:style w:type="paragraph" w:customStyle="1" w:styleId="ItemListinTableText">
    <w:name w:val="Item List in Table Text"/>
    <w:basedOn w:val="a1"/>
    <w:qFormat/>
    <w:rsid w:val="00404191"/>
    <w:pPr>
      <w:widowControl w:val="0"/>
      <w:spacing w:before="80" w:after="80"/>
      <w:ind w:left="284"/>
    </w:pPr>
    <w:rPr>
      <w:snapToGrid w:val="0"/>
      <w:color w:val="000000"/>
    </w:rPr>
  </w:style>
  <w:style w:type="paragraph" w:customStyle="1" w:styleId="ItemListinTableText0">
    <w:name w:val="Item List in Table Text + 海绿"/>
    <w:basedOn w:val="ItemListinTableText"/>
    <w:rsid w:val="00404191"/>
    <w:rPr>
      <w:color w:val="808080" w:themeColor="background1" w:themeShade="80"/>
    </w:rPr>
  </w:style>
  <w:style w:type="paragraph" w:customStyle="1" w:styleId="ItemStepinTable0">
    <w:name w:val="Item Step in Table + 海绿"/>
    <w:basedOn w:val="ItemStepinTable"/>
    <w:rsid w:val="00404191"/>
    <w:rPr>
      <w:color w:val="808080" w:themeColor="background1" w:themeShade="80"/>
    </w:rPr>
  </w:style>
  <w:style w:type="paragraph" w:customStyle="1" w:styleId="ItemStep0">
    <w:name w:val="Item Step + 海绿"/>
    <w:basedOn w:val="ItemStep"/>
    <w:rsid w:val="00404191"/>
    <w:pPr>
      <w:numPr>
        <w:ilvl w:val="0"/>
        <w:numId w:val="0"/>
      </w:numPr>
      <w:outlineLvl w:val="9"/>
    </w:pPr>
    <w:rPr>
      <w:color w:val="808080" w:themeColor="background1" w:themeShade="80"/>
    </w:rPr>
  </w:style>
  <w:style w:type="paragraph" w:customStyle="1" w:styleId="DecimalAligned">
    <w:name w:val="Decimal Aligned"/>
    <w:basedOn w:val="a1"/>
    <w:uiPriority w:val="40"/>
    <w:qFormat/>
    <w:rsid w:val="00404191"/>
    <w:pPr>
      <w:tabs>
        <w:tab w:val="decimal" w:pos="360"/>
      </w:tabs>
      <w:topLinePunct w:val="0"/>
      <w:adjustRightInd/>
      <w:snapToGrid/>
      <w:spacing w:before="0" w:after="200" w:line="276" w:lineRule="auto"/>
      <w:ind w:left="0"/>
    </w:pPr>
    <w:rPr>
      <w:rFonts w:cstheme="minorBidi"/>
      <w:sz w:val="22"/>
      <w:szCs w:val="22"/>
    </w:rPr>
  </w:style>
  <w:style w:type="character" w:customStyle="1" w:styleId="Char1">
    <w:name w:val="脚注文本 Char"/>
    <w:basedOn w:val="a2"/>
    <w:link w:val="ae"/>
    <w:uiPriority w:val="99"/>
    <w:rsid w:val="00404191"/>
    <w:rPr>
      <w:rFonts w:ascii="Huawei Sans" w:eastAsia="方正兰亭黑简体" w:hAnsi="Huawei Sans"/>
      <w:sz w:val="18"/>
      <w:szCs w:val="18"/>
    </w:rPr>
  </w:style>
  <w:style w:type="character" w:styleId="afff8">
    <w:name w:val="Subtle Emphasis"/>
    <w:basedOn w:val="a2"/>
    <w:uiPriority w:val="19"/>
    <w:qFormat/>
    <w:rsid w:val="00404191"/>
    <w:rPr>
      <w:rFonts w:ascii="Huawei Sans" w:eastAsia="方正兰亭黑简体" w:hAnsi="Huawei Sans" w:cstheme="minorBidi"/>
      <w:bCs w:val="0"/>
      <w:i/>
      <w:iCs/>
      <w:color w:val="808080" w:themeColor="text1" w:themeTint="7F"/>
      <w:szCs w:val="22"/>
      <w:lang w:eastAsia="zh-CN"/>
    </w:rPr>
  </w:style>
  <w:style w:type="table" w:styleId="2-5">
    <w:name w:val="Medium Shading 2 Accent 5"/>
    <w:basedOn w:val="a3"/>
    <w:uiPriority w:val="64"/>
    <w:rsid w:val="00404191"/>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CodeinTable">
    <w:name w:val="Code in Table"/>
    <w:basedOn w:val="Code"/>
    <w:qFormat/>
    <w:rsid w:val="00404191"/>
    <w:pPr>
      <w:spacing w:before="80" w:after="80" w:line="240" w:lineRule="atLeast"/>
      <w:ind w:left="0"/>
    </w:pPr>
  </w:style>
  <w:style w:type="character" w:customStyle="1" w:styleId="Char0">
    <w:name w:val="页眉 Char"/>
    <w:basedOn w:val="a2"/>
    <w:link w:val="ab"/>
    <w:semiHidden/>
    <w:rsid w:val="007E2D3E"/>
    <w:rPr>
      <w:rFonts w:ascii="Huawei Sans" w:eastAsia="方正兰亭黑简体" w:hAnsi="Huawei Sans"/>
      <w:sz w:val="2"/>
      <w:szCs w:val="2"/>
    </w:rPr>
  </w:style>
  <w:style w:type="character" w:customStyle="1" w:styleId="TableHeading0">
    <w:name w:val="Table Heading 字符"/>
    <w:basedOn w:val="a2"/>
    <w:link w:val="TableHeading"/>
    <w:rsid w:val="007E2D3E"/>
    <w:rPr>
      <w:rFonts w:ascii="Huawei Sans" w:eastAsia="方正兰亭黑简体" w:hAnsi="Huawei Sans" w:cs="Book Antiqua"/>
      <w:b/>
      <w:bCs/>
      <w:snapToGrid w:val="0"/>
      <w:sz w:val="21"/>
    </w:rPr>
  </w:style>
  <w:style w:type="character" w:customStyle="1" w:styleId="afff9">
    <w:name w:val="样式 蓝色"/>
    <w:basedOn w:val="a2"/>
    <w:semiHidden/>
    <w:locked/>
    <w:rsid w:val="007E2D3E"/>
    <w:rPr>
      <w:color w:val="0000FF"/>
    </w:rPr>
  </w:style>
  <w:style w:type="character" w:customStyle="1" w:styleId="afffa">
    <w:name w:val="样式 倾斜 蓝色"/>
    <w:basedOn w:val="a2"/>
    <w:locked/>
    <w:rsid w:val="00404191"/>
    <w:rPr>
      <w:rFonts w:ascii="Huawei Sans" w:eastAsia="方正兰亭黑简体" w:hAnsi="Huawei Sans"/>
      <w:i/>
      <w:iCs/>
      <w:color w:val="0000FF"/>
    </w:rPr>
  </w:style>
  <w:style w:type="paragraph" w:customStyle="1" w:styleId="Command11">
    <w:name w:val="样式 Command + 左侧:  1 字符 右侧:  1 字符"/>
    <w:basedOn w:val="Command"/>
    <w:semiHidden/>
    <w:locked/>
    <w:rsid w:val="007E2D3E"/>
    <w:pPr>
      <w:spacing w:before="40" w:after="40"/>
      <w:ind w:leftChars="810" w:left="2940" w:rightChars="100" w:right="210"/>
    </w:pPr>
    <w:rPr>
      <w:rFonts w:ascii="Courier New" w:hAnsi="Courier New" w:cs="宋体"/>
      <w:sz w:val="32"/>
      <w:szCs w:val="20"/>
    </w:rPr>
  </w:style>
  <w:style w:type="table" w:customStyle="1" w:styleId="V30">
    <w:name w:val="实验手册V3.0专用"/>
    <w:basedOn w:val="a3"/>
    <w:uiPriority w:val="99"/>
    <w:locked/>
    <w:rsid w:val="007E2D3E"/>
    <w:rPr>
      <w:rFonts w:ascii="HuaweiSans-Regular" w:eastAsia="方正兰亭黑简体" w:hAnsi="HuaweiSans-Regular" w:cs="Arial"/>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character" w:customStyle="1" w:styleId="1Char">
    <w:name w:val="标题 1 Char"/>
    <w:aliases w:val="heading 1 Char,ALT+1 Char"/>
    <w:basedOn w:val="a2"/>
    <w:link w:val="1"/>
    <w:rsid w:val="007E2D3E"/>
    <w:rPr>
      <w:rFonts w:ascii="Huawei Sans" w:eastAsia="方正兰亭黑简体" w:hAnsi="Huawei Sans" w:cs="Book Antiqua"/>
      <w:b/>
      <w:bCs/>
      <w:sz w:val="44"/>
      <w:szCs w:val="44"/>
    </w:rPr>
  </w:style>
  <w:style w:type="paragraph" w:styleId="afffb">
    <w:name w:val="List Paragraph"/>
    <w:basedOn w:val="a1"/>
    <w:link w:val="Char2"/>
    <w:autoRedefine/>
    <w:uiPriority w:val="34"/>
    <w:rsid w:val="007E2D3E"/>
    <w:pPr>
      <w:widowControl w:val="0"/>
      <w:topLinePunct w:val="0"/>
      <w:autoSpaceDE w:val="0"/>
      <w:autoSpaceDN w:val="0"/>
      <w:snapToGrid/>
      <w:spacing w:beforeLines="50" w:before="0" w:afterLines="50" w:after="0" w:line="240" w:lineRule="auto"/>
      <w:ind w:leftChars="400" w:left="880" w:firstLineChars="200" w:firstLine="420"/>
      <w:contextualSpacing/>
    </w:pPr>
    <w:rPr>
      <w:snapToGrid w:val="0"/>
      <w:sz w:val="22"/>
    </w:rPr>
  </w:style>
  <w:style w:type="character" w:customStyle="1" w:styleId="Char2">
    <w:name w:val="列出段落 Char"/>
    <w:basedOn w:val="a2"/>
    <w:link w:val="afffb"/>
    <w:uiPriority w:val="34"/>
    <w:rsid w:val="007E2D3E"/>
    <w:rPr>
      <w:rFonts w:cs="Arial"/>
      <w:snapToGrid w:val="0"/>
      <w:kern w:val="2"/>
      <w:sz w:val="22"/>
      <w:szCs w:val="21"/>
    </w:rPr>
  </w:style>
  <w:style w:type="paragraph" w:customStyle="1" w:styleId="afffc">
    <w:name w:val="插图题注"/>
    <w:next w:val="a1"/>
    <w:locked/>
    <w:rsid w:val="007E2D3E"/>
    <w:pPr>
      <w:spacing w:afterLines="100"/>
      <w:ind w:left="1089" w:hanging="369"/>
      <w:jc w:val="center"/>
    </w:pPr>
    <w:rPr>
      <w:rFonts w:ascii="Arial" w:eastAsia="方正兰亭黑简体" w:hAnsi="Arial" w:cs="Arial"/>
      <w:sz w:val="18"/>
      <w:szCs w:val="18"/>
    </w:rPr>
  </w:style>
  <w:style w:type="paragraph" w:customStyle="1" w:styleId="111">
    <w:name w:val="标题111"/>
    <w:basedOn w:val="2"/>
    <w:locked/>
    <w:rsid w:val="007E2D3E"/>
    <w:pPr>
      <w:keepLines w:val="0"/>
      <w:numPr>
        <w:ilvl w:val="0"/>
        <w:numId w:val="43"/>
      </w:numPr>
      <w:topLinePunct w:val="0"/>
      <w:adjustRightInd/>
      <w:snapToGrid/>
      <w:spacing w:before="240" w:after="240" w:line="240" w:lineRule="auto"/>
      <w:jc w:val="both"/>
    </w:pPr>
    <w:rPr>
      <w:rFonts w:cs="Times New Roman"/>
      <w:bCs w:val="0"/>
      <w:noProof w:val="0"/>
      <w:sz w:val="24"/>
      <w:szCs w:val="24"/>
      <w:lang w:eastAsia="zh-CN"/>
    </w:rPr>
  </w:style>
  <w:style w:type="character" w:customStyle="1" w:styleId="Step0">
    <w:name w:val="Step 字符"/>
    <w:basedOn w:val="a2"/>
    <w:link w:val="Step"/>
    <w:rsid w:val="007E2D3E"/>
    <w:rPr>
      <w:rFonts w:ascii="Huawei Sans" w:eastAsia="方正兰亭黑简体" w:hAnsi="Huawei Sans"/>
      <w:snapToGrid w:val="0"/>
      <w:sz w:val="21"/>
    </w:rPr>
  </w:style>
  <w:style w:type="character" w:customStyle="1" w:styleId="ItemList0">
    <w:name w:val="Item List 字符"/>
    <w:basedOn w:val="a2"/>
    <w:link w:val="ItemList"/>
    <w:rsid w:val="007E2D3E"/>
    <w:rPr>
      <w:rFonts w:ascii="Huawei Sans" w:eastAsia="方正兰亭黑简体" w:hAnsi="Huawei Sans" w:cs="Arial"/>
      <w:kern w:val="2"/>
      <w:sz w:val="21"/>
      <w:szCs w:val="21"/>
    </w:rPr>
  </w:style>
  <w:style w:type="character" w:customStyle="1" w:styleId="TableText0">
    <w:name w:val="Table Text 字符"/>
    <w:basedOn w:val="a2"/>
    <w:link w:val="TableText"/>
    <w:rsid w:val="007E2D3E"/>
    <w:rPr>
      <w:rFonts w:ascii="Huawei Sans" w:eastAsia="方正兰亭黑简体" w:hAnsi="Huawei Sans"/>
      <w:snapToGrid w:val="0"/>
      <w:sz w:val="21"/>
    </w:rPr>
  </w:style>
  <w:style w:type="character" w:customStyle="1" w:styleId="Heading1NoNumber0">
    <w:name w:val="Heading1 No Number 字符"/>
    <w:basedOn w:val="1Char"/>
    <w:link w:val="Heading1NoNumber"/>
    <w:rsid w:val="007E2D3E"/>
    <w:rPr>
      <w:rFonts w:ascii="Huawei Sans" w:eastAsia="方正兰亭黑简体" w:hAnsi="Huawei Sans" w:cs="Book Antiqua"/>
      <w:b/>
      <w:bCs/>
      <w:sz w:val="44"/>
      <w:szCs w:val="44"/>
    </w:rPr>
  </w:style>
  <w:style w:type="character" w:customStyle="1" w:styleId="2Char">
    <w:name w:val="标题 2 Char"/>
    <w:aliases w:val="heading 2 Char,ALT+2 Char"/>
    <w:basedOn w:val="a2"/>
    <w:link w:val="2"/>
    <w:rsid w:val="007E2D3E"/>
    <w:rPr>
      <w:rFonts w:ascii="Huawei Sans" w:eastAsia="方正兰亭黑简体" w:hAnsi="Huawei Sans" w:cs="Book Antiqua"/>
      <w:b/>
      <w:bCs/>
      <w:noProof/>
      <w:sz w:val="36"/>
      <w:szCs w:val="36"/>
      <w:lang w:eastAsia="en-US"/>
    </w:rPr>
  </w:style>
  <w:style w:type="character" w:customStyle="1" w:styleId="Heading2NoNumber0">
    <w:name w:val="Heading2 No Number 字符"/>
    <w:basedOn w:val="2Char"/>
    <w:link w:val="Heading2NoNumber"/>
    <w:rsid w:val="007E2D3E"/>
    <w:rPr>
      <w:rFonts w:ascii="Huawei Sans" w:eastAsia="方正兰亭黑简体" w:hAnsi="Huawei Sans" w:cs="Book Antiqua"/>
      <w:b/>
      <w:bCs/>
      <w:noProof/>
      <w:sz w:val="36"/>
      <w:szCs w:val="36"/>
      <w:lang w:eastAsia="en-US"/>
    </w:rPr>
  </w:style>
  <w:style w:type="character" w:customStyle="1" w:styleId="3Char">
    <w:name w:val="标题 3 Char"/>
    <w:aliases w:val="heading 3 Char,ALT+3 Char"/>
    <w:basedOn w:val="a2"/>
    <w:link w:val="3"/>
    <w:rsid w:val="007E2D3E"/>
    <w:rPr>
      <w:rFonts w:ascii="Huawei Sans" w:eastAsia="方正兰亭黑简体" w:hAnsi="Huawei Sans" w:cs="宋体"/>
      <w:b/>
      <w:noProof/>
      <w:sz w:val="32"/>
      <w:szCs w:val="32"/>
    </w:rPr>
  </w:style>
  <w:style w:type="character" w:customStyle="1" w:styleId="Heading3NoNumber0">
    <w:name w:val="Heading3 No Number 字符"/>
    <w:basedOn w:val="3Char"/>
    <w:link w:val="Heading3NoNumber"/>
    <w:rsid w:val="007E2D3E"/>
    <w:rPr>
      <w:rFonts w:ascii="Huawei Sans" w:eastAsia="方正兰亭黑简体" w:hAnsi="Huawei Sans" w:cs="Book Antiqua"/>
      <w:b/>
      <w:noProof/>
      <w:sz w:val="26"/>
      <w:szCs w:val="32"/>
    </w:rPr>
  </w:style>
  <w:style w:type="character" w:customStyle="1" w:styleId="FigureDescription0">
    <w:name w:val="Figure Description 字符"/>
    <w:basedOn w:val="a2"/>
    <w:link w:val="FigureDescription"/>
    <w:rsid w:val="007E2D3E"/>
    <w:rPr>
      <w:rFonts w:ascii="Huawei Sans" w:eastAsia="方正兰亭黑简体" w:hAnsi="Huawei Sans" w:cs="Arial"/>
      <w:spacing w:val="-4"/>
      <w:kern w:val="2"/>
      <w:sz w:val="21"/>
      <w:szCs w:val="21"/>
    </w:rPr>
  </w:style>
  <w:style w:type="character" w:customStyle="1" w:styleId="TableDescription0">
    <w:name w:val="Table Description 字符"/>
    <w:basedOn w:val="a2"/>
    <w:link w:val="TableDescription"/>
    <w:rsid w:val="007E2D3E"/>
    <w:rPr>
      <w:rFonts w:ascii="Huawei Sans" w:eastAsia="方正兰亭黑简体" w:hAnsi="Huawei Sans"/>
      <w:spacing w:val="-4"/>
      <w:sz w:val="21"/>
    </w:rPr>
  </w:style>
  <w:style w:type="character" w:customStyle="1" w:styleId="4Char">
    <w:name w:val="标题 4 Char"/>
    <w:aliases w:val="heading 4 Char,ALT+4 Char"/>
    <w:basedOn w:val="a2"/>
    <w:link w:val="40"/>
    <w:rsid w:val="007E2D3E"/>
    <w:rPr>
      <w:rFonts w:ascii="Huawei Sans" w:eastAsia="方正兰亭黑简体" w:hAnsi="Huawei Sans" w:cs="宋体"/>
      <w:b/>
      <w:noProof/>
      <w:sz w:val="28"/>
      <w:szCs w:val="28"/>
    </w:rPr>
  </w:style>
  <w:style w:type="character" w:customStyle="1" w:styleId="1c">
    <w:name w:val="未处理的提及1"/>
    <w:basedOn w:val="a2"/>
    <w:uiPriority w:val="99"/>
    <w:semiHidden/>
    <w:unhideWhenUsed/>
    <w:rsid w:val="007E2D3E"/>
    <w:rPr>
      <w:color w:val="605E5C"/>
      <w:shd w:val="clear" w:color="auto" w:fill="E1DFDD"/>
    </w:rPr>
  </w:style>
  <w:style w:type="character" w:customStyle="1" w:styleId="Char">
    <w:name w:val="页脚 Char"/>
    <w:basedOn w:val="a2"/>
    <w:link w:val="aa"/>
    <w:rsid w:val="007E2D3E"/>
    <w:rPr>
      <w:rFonts w:ascii="Huawei Sans" w:eastAsia="方正兰亭黑简体" w:hAnsi="Huawei Sans"/>
      <w:b/>
      <w:bCs/>
      <w:sz w:val="2"/>
      <w:szCs w:val="2"/>
    </w:rPr>
  </w:style>
  <w:style w:type="paragraph" w:customStyle="1" w:styleId="CoverText0">
    <w:name w:val="样式 Cover Text + 黑色"/>
    <w:basedOn w:val="CoverText"/>
    <w:rsid w:val="00404191"/>
    <w:rPr>
      <w:color w:val="000000"/>
    </w:rPr>
  </w:style>
  <w:style w:type="character" w:customStyle="1" w:styleId="Arial">
    <w:name w:val="样式 Arial 小四 加粗"/>
    <w:basedOn w:val="a2"/>
    <w:rsid w:val="00404191"/>
    <w:rPr>
      <w:rFonts w:ascii="Huawei Sans" w:eastAsia="方正兰亭黑简体" w:hAnsi="Huawei Sans"/>
      <w:b/>
      <w:bCs/>
      <w:sz w:val="24"/>
    </w:rPr>
  </w:style>
  <w:style w:type="character" w:customStyle="1" w:styleId="1d">
    <w:name w:val="样式 海绿1"/>
    <w:basedOn w:val="a2"/>
    <w:rsid w:val="00404191"/>
    <w:rPr>
      <w:rFonts w:ascii="Huawei Sans" w:eastAsia="方正兰亭黑简体" w:hAnsi="Huawei Sans"/>
      <w:color w:val="339966"/>
    </w:rPr>
  </w:style>
  <w:style w:type="character" w:customStyle="1" w:styleId="afffd">
    <w:name w:val="样式 倾斜"/>
    <w:basedOn w:val="a2"/>
    <w:rsid w:val="00404191"/>
    <w:rPr>
      <w:rFonts w:ascii="Huawei Sans" w:eastAsia="方正兰亭细黑简体" w:hAnsi="Huawei Sans"/>
      <w:i/>
      <w:iCs/>
    </w:rPr>
  </w:style>
  <w:style w:type="character" w:customStyle="1" w:styleId="afffe">
    <w:name w:val="样式 小四 加粗"/>
    <w:basedOn w:val="a2"/>
    <w:rsid w:val="00404191"/>
    <w:rPr>
      <w:rFonts w:ascii="Huawei Sans" w:eastAsia="方正兰亭黑简体" w:hAnsi="Huawei Sans"/>
      <w:b/>
      <w:bCs/>
      <w:sz w:val="24"/>
    </w:rPr>
  </w:style>
  <w:style w:type="character" w:customStyle="1" w:styleId="affff">
    <w:name w:val="样式 海绿"/>
    <w:basedOn w:val="a2"/>
    <w:rsid w:val="00404191"/>
    <w:rPr>
      <w:rFonts w:ascii="Huawei Sans" w:eastAsia="方正兰亭黑简体" w:hAnsi="Huawei Sans"/>
      <w:color w:val="339966"/>
    </w:rPr>
  </w:style>
  <w:style w:type="paragraph" w:customStyle="1" w:styleId="Cover50">
    <w:name w:val="样式 Cover 5 +加粗"/>
    <w:basedOn w:val="Cover5"/>
    <w:rsid w:val="00404191"/>
    <w:rPr>
      <w:b/>
      <w:bCs/>
    </w:rPr>
  </w:style>
  <w:style w:type="paragraph" w:customStyle="1" w:styleId="Arial000">
    <w:name w:val="样式 (西文) Arial (中文) 微软雅黑 小四 加粗 右 左侧:  0 厘米 段前: 0 磅 段后: 0 磅..."/>
    <w:basedOn w:val="a1"/>
    <w:rsid w:val="00404191"/>
    <w:pPr>
      <w:spacing w:before="0" w:after="0" w:line="240" w:lineRule="auto"/>
      <w:ind w:left="0"/>
      <w:jc w:val="right"/>
    </w:pPr>
    <w:rPr>
      <w:rFonts w:cs="宋体"/>
      <w:b/>
      <w:bCs/>
      <w:sz w:val="24"/>
    </w:rPr>
  </w:style>
  <w:style w:type="character" w:customStyle="1" w:styleId="1e">
    <w:name w:val="样式 样式 海绿1 + 方正兰亭黑简体"/>
    <w:basedOn w:val="1d"/>
    <w:rsid w:val="00404191"/>
    <w:rPr>
      <w:rFonts w:ascii="Huawei Sans" w:eastAsia="方正兰亭黑简体" w:hAnsi="Huawei Sans"/>
      <w:color w:val="3399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huawei.com/" TargetMode="External"/><Relationship Id="rId18" Type="http://schemas.openxmlformats.org/officeDocument/2006/relationships/header" Target="header4.xml"/><Relationship Id="rId26" Type="http://schemas.openxmlformats.org/officeDocument/2006/relationships/image" Target="media/image8.png"/><Relationship Id="rId39" Type="http://schemas.openxmlformats.org/officeDocument/2006/relationships/header" Target="header7.xml"/><Relationship Id="rId21" Type="http://schemas.openxmlformats.org/officeDocument/2006/relationships/header" Target="header5.xml"/><Relationship Id="rId34" Type="http://schemas.openxmlformats.org/officeDocument/2006/relationships/image" Target="media/image16.png"/><Relationship Id="rId42" Type="http://schemas.openxmlformats.org/officeDocument/2006/relationships/hyperlink" Target="https://docs.python.org/3/tutorial/index.html" TargetMode="External"/><Relationship Id="rId47" Type="http://schemas.openxmlformats.org/officeDocument/2006/relationships/image" Target="media/image22.pn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1.png"/><Relationship Id="rId11" Type="http://schemas.openxmlformats.org/officeDocument/2006/relationships/image" Target="media/image1.png"/><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header" Target="header6.xml"/><Relationship Id="rId40" Type="http://schemas.openxmlformats.org/officeDocument/2006/relationships/footer" Target="footer4.xml"/><Relationship Id="rId45" Type="http://schemas.openxmlformats.org/officeDocument/2006/relationships/hyperlink" Target="https://docs.python.org/3.8/library/index.html" TargetMode="Externa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yperlink" Target="https://www.anaconda.com/products/individualn" TargetMode="Externa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https://docs.python.org/3/library/re.html" TargetMode="Externa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3.png"/><Relationship Id="rId44" Type="http://schemas.openxmlformats.org/officeDocument/2006/relationships/hyperlink" Target="https://docs.python.org/3.8/library/index.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0.png"/><Relationship Id="rId48" Type="http://schemas.openxmlformats.org/officeDocument/2006/relationships/hyperlink" Target="https://docs.python.org/3/tutorial/inputoutput.html" TargetMode="Externa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footer" Target="footer3.xml"/><Relationship Id="rId46" Type="http://schemas.openxmlformats.org/officeDocument/2006/relationships/image" Target="media/image21.png"/><Relationship Id="rId20" Type="http://schemas.openxmlformats.org/officeDocument/2006/relationships/image" Target="media/image4.png"/><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wx374170\AppData\Roaming\Microsoft\Templates\customer%20document%20template%20for%20EBG_Huawei%20Sans.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UI/_rels/customUI.xml.rels><?xml version="1.0" encoding="UTF-8" standalone="yes"?>
<Relationships xmlns="http://schemas.openxmlformats.org/package/2006/relationships"><Relationship Id="content" Type="http://schemas.openxmlformats.org/officeDocument/2006/relationships/image" Target="images/content.png"/><Relationship Id="tableHeading" Type="http://schemas.openxmlformats.org/officeDocument/2006/relationships/image" Target="images/tableHeading.png"/><Relationship Id="figure" Type="http://schemas.openxmlformats.org/officeDocument/2006/relationships/image" Target="images/figure.png"/><Relationship Id="autoMark" Type="http://schemas.openxmlformats.org/officeDocument/2006/relationships/image" Target="images/autoMark.png"/><Relationship Id="insertLink" Type="http://schemas.openxmlformats.org/officeDocument/2006/relationships/image" Target="images/insertLink.png"/><Relationship Id="insertIndex" Type="http://schemas.openxmlformats.org/officeDocument/2006/relationships/image" Target="images/insertIndex.png"/><Relationship Id="nextLink" Type="http://schemas.openxmlformats.org/officeDocument/2006/relationships/image" Target="images/nextLink.png"/><Relationship Id="tableDesc" Type="http://schemas.openxmlformats.org/officeDocument/2006/relationships/image" Target="images/tableDesc.png"/><Relationship Id="subItemList" Type="http://schemas.openxmlformats.org/officeDocument/2006/relationships/image" Target="images/subItemList.png"/><Relationship Id="subItemText" Type="http://schemas.openxmlformats.org/officeDocument/2006/relationships/image" Target="images/subItemText.png"/><Relationship Id="noteText" Type="http://schemas.openxmlformats.org/officeDocument/2006/relationships/image" Target="images/noteText.png"/><Relationship Id="insertAbout" Type="http://schemas.openxmlformats.org/officeDocument/2006/relationships/image" Target="images/insertAbout.png"/><Relationship Id="table" Type="http://schemas.openxmlformats.org/officeDocument/2006/relationships/image" Target="images/table.png"/><Relationship Id="note" Type="http://schemas.openxmlformats.org/officeDocument/2006/relationships/image" Target="images/note.png"/><Relationship Id="autoSet" Type="http://schemas.openxmlformats.org/officeDocument/2006/relationships/image" Target="images/autoSet.png"/><Relationship Id="formula" Type="http://schemas.openxmlformats.org/officeDocument/2006/relationships/image" Target="images/formula.png"/><Relationship Id="figureDesc" Type="http://schemas.openxmlformats.org/officeDocument/2006/relationships/image" Target="images/figureDesc.png"/><Relationship Id="notice" Type="http://schemas.openxmlformats.org/officeDocument/2006/relationships/image" Target="images/notice.png"/><Relationship Id="caution" Type="http://schemas.openxmlformats.org/officeDocument/2006/relationships/image" Target="images/caution.png"/><Relationship Id="tableText" Type="http://schemas.openxmlformats.org/officeDocument/2006/relationships/image" Target="images/tableText.png"/><Relationship Id="nextTable" Type="http://schemas.openxmlformats.org/officeDocument/2006/relationships/image" Target="images/nextTable.png"/><Relationship Id="showRevise" Type="http://schemas.openxmlformats.org/officeDocument/2006/relationships/image" Target="images/showRevise.png"/><Relationship Id="itemStep" Type="http://schemas.openxmlformats.org/officeDocument/2006/relationships/image" Target="images/itemStep.png"/><Relationship Id="renewDomain" Type="http://schemas.openxmlformats.org/officeDocument/2006/relationships/image" Target="images/renewDomain.png"/><Relationship Id="preLink" Type="http://schemas.openxmlformats.org/officeDocument/2006/relationships/image" Target="images/preLink.png"/><Relationship Id="nextFig" Type="http://schemas.openxmlformats.org/officeDocument/2006/relationships/image" Target="images/nextFig.png"/><Relationship Id="readability" Type="http://schemas.openxmlformats.org/officeDocument/2006/relationships/image" Target="images/readability.png"/><Relationship Id="sign" Type="http://schemas.openxmlformats.org/officeDocument/2006/relationships/image" Target="images/sign.png"/><Relationship Id="brandIcon" Type="http://schemas.openxmlformats.org/officeDocument/2006/relationships/image" Target="images/brandicon.png"/><Relationship Id="itemList" Type="http://schemas.openxmlformats.org/officeDocument/2006/relationships/image" Target="images/itemList.png"/><Relationship Id="itemText" Type="http://schemas.openxmlformats.org/officeDocument/2006/relationships/image" Target="images/itemText.png"/><Relationship Id="terminalDisplay" Type="http://schemas.openxmlformats.org/officeDocument/2006/relationships/image" Target="images/terminalDisplay.png"/><Relationship Id="danger" Type="http://schemas.openxmlformats.org/officeDocument/2006/relationships/image" Target="images/danger.png"/><Relationship Id="warning" Type="http://schemas.openxmlformats.org/officeDocument/2006/relationships/image" Target="images/danger.png"/><Relationship Id="clearMark" Type="http://schemas.openxmlformats.org/officeDocument/2006/relationships/image" Target="images/clearMark.png"/><Relationship Id="noteHeading" Type="http://schemas.openxmlformats.org/officeDocument/2006/relationships/image" Target="images/noteHeading.png"/></Relationships>
</file>

<file path=customUI/customUI.xml><?xml version="1.0" encoding="utf-8"?>
<customUI xmlns="http://schemas.microsoft.com/office/2006/01/customui">
  <ribbon>
    <tabs>
      <tab idMso="TabAddIns">
        <group id="CustomHelp" label="自定义工具栏">
          <box id="box1" boxStyle="horizontal">
            <button idMso="Heading1Apply" screentip="HuaweiStyle:Style Heading1" label="H1" showImage="false"/>
            <button idMso="Heading2Apply" label="H2" screentip="HuaweiStyle:Style Heading2(F2)" showImage="false"/>
            <button idMso="Heading3Apply" label="H3" screentip="HuaweiStyle:Style Heading3(F3)" showImage="false"/>
            <button id="Heading4" screentip="HuaweiStyle:Style Heading4(Ctrl+4)" label="H4" onAction="ChangeStyleHeading4" showImage="false"/>
            <button id="Heading5" screentip="HuaweiStyle:Style Heading5(Ctrl+5)" label="H5" showImage="false" onAction="ChangeStyleHeading5"/>
            <button id="Heading6" screentip="HuaweiStyle:Block Label(F4)" visible="true" label="BL" showImage="false" onAction="ChangeStyleHeadingBl"/>
            <button id="Appendixheading1" screentip="HuaweiStyle:Style Appendixheading1(Shift+F2)" label="A1" showImage="false" onAction="ChangeStyleAppendixheading1"/>
            <button id="Appendixheading2" label="A2" screentip="HuaweiStyle:Style Appendixheading2(Shift+F3)" showImage="false" onAction="ChangeStyleAppendixheading2"/>
            <button id="Appendixheading3" label="A3" screentip="HuaweiStyle:Style Appendixheading3(Shift+F4)" showImage="false" onAction="ChangeStyleAppendixheading3"/>
            <button id="Appendixheading4" screentip="HuaweiStyle:Style Appendixheading4(Shift+F5)" label="A4" onAction="ChangeStyleAppendixheading4" showImage="false"/>
            <button id="Appendixheading5" screentip="HuaweiStyle:Style Appendixheading5(Shift+F6)" label="A5" showImage="false" onAction="ChangeStyleAppendixheading5"/>
            <button id="Step" visible="true" screentip="HuaweiStyle:Step(F11)" label="Step" showImage="false" onAction="ChangeStyleStep"/>
            <button id="End" visible="true" screentip="HuaweiStyle:End(Shift+F11)" label="End" showImage="false" onAction="InsertEnd"/>
            <button id="Context" visible="true" screentip="HuaweiStyle:Normal(F5)" label="Context" showLabel="false" image="content" onAction="ChangeStyleContext"/>
            <button id="TableDesc" visible="true" screentip="HuaweiStyle:Table Description(F8)" showLabel="false" onAction="InsertTableDesc" image="tableDesc"/>
            <button id="Table" visible="true" screentip="HuaweiStyle:Table(Ctrl+1)" label="Table" showLabel="false" image="table" onAction="InsertTable"/>
            <button id="TableHeading" screentip="HuaweiStyle:Table Heading(F9)" visible="true" label="TableHeading" showLabel="false" image="tableHeading" onAction="InsertTableHeading"/>
            <button id="TableText" visible="true" screentip="HuaweiStyle:Table Text(F10)" label="TableText" showLabel="false" image="tableText" onAction="InsertTableText"/>
            <button id="Figure" visible="true" screentip="HuaweiStyle:Figure(F6)" label="Figure" showLabel="false" image="figure" onAction="InsertFigure"/>
            <button id="FigureDesc" screentip="HuaweiStyle:Figure Description(F7)" visible="true" label="FigureDesc" showLabel="false" image="figureDesc" onAction="InsertFigureDesc"/>
            <button id="ItemList" visible="true" screentip="HuaweiStyle:Item List(Alt+1)" label="ItemList" showLabel="false" image="itemList" onAction="ChangeItemList"/>
            <button id="ItemText" visible="true" screentip="HuaweiStyle:Item List Text(Alt+2)" label="ItemText" showLabel="false" image="itemText" onAction="ChangeItemText"/>
            <button id="SubItemList" visible="true" screentip="HuaweiStyle:Sub Item List(Alt+3)" label="SubItemList" showLabel="false" image="subItemList" onAction="ChangeSubItemList"/>
            <button id="SubItemText" visible="true" screentip="HuaweiStyle:Sub Item List Text(Alt+4)" label="SubItemText" showLabel="false" image="subItemText" onAction="ChangeSubItemText"/>
            <button id="ItemStep" visible="true" screentip="HuaweiStyle:Item Step(F12)" label="ItemStep" showLabel="false" image="itemStep" onAction="ChangeItemStep"/>
            <button id="TerminalDisplay" visible="true" screentip="HuaweiStyle:Terminal Display(Shift+F7)" label="TerminalDisplay" showLabel="false" image="terminalDisplay" onAction="ChangeTerminalDisplay"/>
            <button id="NoteHeading" visible="true" screentip="HuaweiStyle:Notes Heading(Alt+Q)" label="NoteHeading" showLabel="false" image="noteHeading" onAction="InsertNoteHeading"/>
            <button id="NoteText" visible="true" screentip="HuaweiStyle:Notes Text(Alt+W)" label="NoteText" showLabel="false" image="noteText" onAction="InsertNoteText"/>
          </box>
          <box id="box2" boxStyle="horizontal">
            <button id="RenewDomain" visible="true" screentip="HuaweiTool:Renew Domain" label="RenewDomain" showLabel="false" image="renewDomain" onAction="RenewDomain"/>
            <button id="Note" visible="true" screentip="HuaweiTool:Note" label="Note" showLabel="false" image="note" onAction="Note"/>
            <button id="Caution" visible="true" screentip="HuaweiTool:Caution" label="Caution" showLabel="true" image="caution" onAction="Caution"/>
            <button id="Danger" visible="true" screentip="HuaweiTool:Danger" label="Danger" image="danger" onAction="Danger"/>
            <button id="Warning" visible="true" screentip="HuaweiTool:Warning" label="Warning" image="warning" onAction="Warning"/>
            <button id="Notice" visible="true" screentip="HuaweiTool:Notice" label="Notice" showLabel="true" image="notice" onAction="Notice"/>
            <button id="InsertAbout" visible="true" screentip="HuaweiTool:Insert About This Chapter" label="InsertAbout" showLabel="false" image="insertAbout" onAction="InsertAboutThisChapter"/>
            <button id="AutoSet" visible="true" screentip="HuaweiTool:Auto Set Table Indent" label="AutoSet" showLabel="false" image="autoSet" onAction="AutoSetTableIndent"/>
            <button id="AutoMark" visible="true" screentip="HuaweiTool:Auto Mark Book Mark" label="AutoMark" showLabel="false" image="autoMark" onAction="AutoMarkBookMark"/>
            <button id="ClearMark" visible="true" screentip="HuaweiTool:Clear Book Mark" label="ClearMark" showLabel="false" image="clearMark" onAction="ClearBookMark"/>
            <button id="InsertLink" visible="true" screentip="HuaweiTool:Insert Link" label="InsertLink" showLabel="false" image="insertLink" onAction="InsertLink"/>
            <button id="preLink" visible="true" screentip="HuaweiTool:Previous Hyper Link" label="preLink" showLabel="false" image="preLink" onAction="PreviousHyperLink"/>
            <button id="nextLink" visible="true" screentip="HuaweiTool:Next Hyper Link" label="nextLink" showLabel="false" image="nextLink" onAction="NextHyperLink"/>
            <button id="nextFig" visible="true" screentip="HuaweiTool:Next Fig Ref" label="nextFig" showLabel="false" image="nextFig" onAction="NextFigRef"/>
            <button id="nextTable" visible="true" screentip="HuaweiTool:Next Tbl Ref" label="nextTable" showLabel="false" image="nextTable" onAction="NextTblRef"/>
            <button id="InsertIndex" visible="true" screentip="HuaweiTool:Insert Index" label="InsertIndex" showLabel="false" image="insertIndex" onAction="InsertIndex"/>
            <button id="Readability" visible="true" screentip="HuaweiTool:Readability" label="Readability" showLabel="false" image="readability" onAction="Readability"/>
          </box>
          <box id="box3" boxStyle="horizontal">
            <button id="CrossRef" visible="true" screentip="HuaweiTool2:插入交叉引用" label="交叉引用" showImage="false" onAction="CrossRef"/>
            <button id="IndexContent" visible="true" screentip="HuaweiTool2:索引和目录" label="索引和目录" showImage="false" onAction="IndexContent"/>
            <toggleButton id="HeadingRepeat" visible="true" screentip="HuaweiTool2:标题行重复" label="标题行重复" showImage="false" onAction="HeadingRepeat"/>
            <button id="BookMark" visible="true" screentip="HuaweiTool2:书签" label="书签" showImage="false" onAction="BookMark"/>
            <button id="ShowRevise" visible="true" screentip="HuaweiTool2:突出显示修订" label="突出显示修订" showLabel="false" image="showRevise" onAction="ShowRevise"/>
            <button id="Sign" visible="true" screentip="HuaweiTool2:符号" label="符号" showLabel="false" image="sign" onAction="Sign"/>
            <button id="Formula" visible="true" screentip="HuaweiTool2:公式编辑器" label="公式编辑器" showLabel="false" image="formula" onAction="Formula"/>
            <gallery id="ClacGallery" screentip="HuaweiTool2:运算符号" label="运算符号" columns="1" getItemCount="rxgal_getItemCount" getItemLabel="rxgal_getItemLabel" onAction="rxgal_Click" showItemLabel="true"/>
          </box>
        </group>
      </tab>
    </tabs>
  </ribbon>
</customUI>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2C5B4B712841F4C8A7AAEE2CD191271" ma:contentTypeVersion="1" ma:contentTypeDescription="Create a new document." ma:contentTypeScope="" ma:versionID="fd4f534fc22f1d982cc2e0e62ad2af45">
  <xsd:schema xmlns:xsd="http://www.w3.org/2001/XMLSchema" xmlns:xs="http://www.w3.org/2001/XMLSchema" xmlns:p="http://schemas.microsoft.com/office/2006/metadata/properties" xmlns:ns2="475f1e55-3009-46d8-9566-5d569a2b3a98" targetNamespace="http://schemas.microsoft.com/office/2006/metadata/properties" ma:root="true" ma:fieldsID="1d095aabec1d15598815726bd4b054a7" ns2:_="">
    <xsd:import namespace="475f1e55-3009-46d8-9566-5d569a2b3a98"/>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5f1e55-3009-46d8-9566-5d569a2b3a9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BFC511-EC8E-463C-8B0A-0F29982D1E83}">
  <ds:schemaRefs>
    <ds:schemaRef ds:uri="http://schemas.microsoft.com/sharepoint/v3/contenttype/forms"/>
  </ds:schemaRefs>
</ds:datastoreItem>
</file>

<file path=customXml/itemProps2.xml><?xml version="1.0" encoding="utf-8"?>
<ds:datastoreItem xmlns:ds="http://schemas.openxmlformats.org/officeDocument/2006/customXml" ds:itemID="{F52FB019-2613-4606-B497-A73018E5070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4FC55BC-D7BA-4A19-86B4-C18C5C8FC466}"/>
</file>

<file path=customXml/itemProps4.xml><?xml version="1.0" encoding="utf-8"?>
<ds:datastoreItem xmlns:ds="http://schemas.openxmlformats.org/officeDocument/2006/customXml" ds:itemID="{DA1CA9E9-223A-4350-B6E8-45BBF52AE6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customer document template for EBG_Huawei Sans.dotm</Template>
  <TotalTime>1659</TotalTime>
  <Pages>41</Pages>
  <Words>8216</Words>
  <Characters>46836</Characters>
  <Application>Microsoft Office Word</Application>
  <DocSecurity>0</DocSecurity>
  <Lines>390</Lines>
  <Paragraphs>109</Paragraphs>
  <ScaleCrop>false</ScaleCrop>
  <Company>Huawei Technologies Co.,Ltd.</Company>
  <LinksUpToDate>false</LinksUpToDate>
  <CharactersWithSpaces>54943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Zhuzhenghong</dc:creator>
  <cp:lastModifiedBy>chencan (A)</cp:lastModifiedBy>
  <cp:revision>387</cp:revision>
  <cp:lastPrinted>2020-09-24T01:34:00Z</cp:lastPrinted>
  <dcterms:created xsi:type="dcterms:W3CDTF">2020-07-20T06:48:00Z</dcterms:created>
  <dcterms:modified xsi:type="dcterms:W3CDTF">2020-09-24T01:34:00Z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Copyright © Huawei Technologies Co., Ltd</vt:lpwstr>
  </property>
  <property fmtid="{D5CDD505-2E9C-101B-9397-08002B2CF9AE}" pid="3" name="ReleaseDate">
    <vt:lpwstr>2020-07-20</vt:lpwstr>
  </property>
  <property fmtid="{D5CDD505-2E9C-101B-9397-08002B2CF9AE}" pid="4" name="ProductVersion">
    <vt:lpwstr/>
  </property>
  <property fmtid="{D5CDD505-2E9C-101B-9397-08002B2CF9AE}" pid="5" name="DocumentName">
    <vt:lpwstr>Python Programming Basics - Lab Guide</vt:lpwstr>
  </property>
  <property fmtid="{D5CDD505-2E9C-101B-9397-08002B2CF9AE}" pid="6" name="DocumentVersion">
    <vt:lpwstr>1.0</vt:lpwstr>
  </property>
  <property fmtid="{D5CDD505-2E9C-101B-9397-08002B2CF9AE}" pid="7" name="Confidential">
    <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HCIA - Datacom</vt:lpwstr>
  </property>
  <property fmtid="{D5CDD505-2E9C-101B-9397-08002B2CF9AE}" pid="11" name="_2015_ms_pID_725343">
    <vt:lpwstr>(3)nJ0jhE7oZRNV/+1x2GHhqOfGqtAHmtKvBm3vexR47YGE9f5nGDXyRnT93wp2qMKcK0yI6CIi
2pQERltnQo1FgUPTeF5fyvnvm8bMOxC1JSTAItBOriDFgapi0GOuGqOm27N0CW01tqLpgCNp
ssexI34a54N9OZXtajCjeneqBOJWaLTthBl2l/keVgL+Dp1uxRNlnOmke9coKEOOw2mzJeR2
c8kKZcE23SDx3jSz7j</vt:lpwstr>
  </property>
  <property fmtid="{D5CDD505-2E9C-101B-9397-08002B2CF9AE}" pid="12" name="_2015_ms_pID_7253431">
    <vt:lpwstr>mDjwfBAuI7k2W4riwzWRFIsqbNKiRjjVlHzTNXpENhc4ojsc3eupt7
IG6imbBo7ZFAYN9tFMIeGQ+ZT/tfkE9zHUSSlOB61/+flTy2dR47Ac44wGNZNpQM8C9PPtga
sW+eFt97Y4872Jye49KoLwfMMwyfBrk9TrBeAg3hm8C6Xswu6VnjqMxIg3Z4aP0JTo05ZChS
ounQbJXsExKR79nlaKvx3u5MiffhMWltXJbq</vt:lpwstr>
  </property>
  <property fmtid="{D5CDD505-2E9C-101B-9397-08002B2CF9AE}" pid="13" name="_2015_ms_pID_7253432">
    <vt:lpwstr>PWafoEP7GnMRiw0/Jfpl0+M=</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1597038702</vt:lpwstr>
  </property>
  <property fmtid="{D5CDD505-2E9C-101B-9397-08002B2CF9AE}" pid="18" name="ContentTypeId">
    <vt:lpwstr>0x01010002C5B4B712841F4C8A7AAEE2CD191271</vt:lpwstr>
  </property>
</Properties>
</file>